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ADFF" w14:textId="51977367" w:rsidR="007F4F4C" w:rsidRPr="00C94C42" w:rsidRDefault="00BC219B" w:rsidP="006D09F8">
      <w:pPr>
        <w:pStyle w:val="3GPPHeader"/>
        <w:rPr>
          <w:lang w:val="en-CA"/>
        </w:rPr>
      </w:pPr>
      <w:bookmarkStart w:id="0" w:name="_Hlk189620776"/>
      <w:r w:rsidRPr="009C656D">
        <w:rPr>
          <w:rStyle w:val="normaltextrun"/>
          <w:rFonts w:cs="Arial"/>
        </w:rPr>
        <w:t>3GPP TSG-RAN WG2 Meeting #1</w:t>
      </w:r>
      <w:r w:rsidR="008741E6">
        <w:rPr>
          <w:rStyle w:val="normaltextrun"/>
          <w:rFonts w:cs="Arial"/>
        </w:rPr>
        <w:t>3</w:t>
      </w:r>
      <w:r w:rsidR="00926832">
        <w:rPr>
          <w:rStyle w:val="normaltextrun"/>
          <w:rFonts w:cs="Arial"/>
        </w:rPr>
        <w:t>1</w:t>
      </w:r>
      <w:r w:rsidRPr="00C94C42">
        <w:tab/>
      </w:r>
      <w:r w:rsidR="00CA5B2E" w:rsidRPr="00CA5B2E">
        <w:t>R2-2505790</w:t>
      </w:r>
      <w:r w:rsidRPr="00C94C42">
        <w:br/>
      </w:r>
      <w:bookmarkEnd w:id="0"/>
      <w:r w:rsidR="00926832">
        <w:t>Bengalur</w:t>
      </w:r>
      <w:r w:rsidR="00B13971">
        <w:t>u</w:t>
      </w:r>
      <w:r w:rsidR="00A30CFF" w:rsidRPr="00C47640">
        <w:t>,</w:t>
      </w:r>
      <w:r w:rsidR="00B13971">
        <w:t xml:space="preserve"> India, August 2</w:t>
      </w:r>
      <w:r w:rsidR="00C50528">
        <w:t>5</w:t>
      </w:r>
      <w:r w:rsidR="00A30CFF" w:rsidRPr="00C47640">
        <w:t xml:space="preserve"> – </w:t>
      </w:r>
      <w:r w:rsidR="00A30CFF">
        <w:t>2</w:t>
      </w:r>
      <w:r w:rsidR="00C50528">
        <w:t>9</w:t>
      </w:r>
      <w:r w:rsidR="00A30CFF" w:rsidRPr="00C47640">
        <w:t>, 2025</w:t>
      </w:r>
      <w:r w:rsidR="00504068" w:rsidRPr="00C94C42">
        <w:tab/>
      </w:r>
    </w:p>
    <w:p w14:paraId="01B4D947" w14:textId="77777777" w:rsidR="007F4F4C" w:rsidRPr="00C94C42" w:rsidRDefault="007F4F4C" w:rsidP="006D09F8">
      <w:pPr>
        <w:pStyle w:val="3GPPHeader"/>
        <w:rPr>
          <w:lang w:val="en-CA"/>
        </w:rPr>
      </w:pPr>
    </w:p>
    <w:p w14:paraId="0A8E05CB" w14:textId="710617A3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="00FD7B9B" w:rsidRPr="00FD7B9B">
        <w:rPr>
          <w:sz w:val="22"/>
          <w:szCs w:val="22"/>
          <w:lang w:val="en-US"/>
        </w:rPr>
        <w:t>8.5.</w:t>
      </w:r>
      <w:r w:rsidR="00CB2496">
        <w:rPr>
          <w:sz w:val="22"/>
          <w:szCs w:val="22"/>
          <w:lang w:val="en-US"/>
        </w:rPr>
        <w:t>2</w:t>
      </w:r>
    </w:p>
    <w:p w14:paraId="0580F938" w14:textId="77777777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73A854D0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F21E8C">
        <w:rPr>
          <w:sz w:val="22"/>
          <w:szCs w:val="22"/>
        </w:rPr>
        <w:t xml:space="preserve">Remaining issues for </w:t>
      </w:r>
      <w:proofErr w:type="gramStart"/>
      <w:r w:rsidR="00CB2496">
        <w:rPr>
          <w:sz w:val="22"/>
          <w:szCs w:val="22"/>
        </w:rPr>
        <w:t>On</w:t>
      </w:r>
      <w:proofErr w:type="gramEnd"/>
      <w:r w:rsidR="00CB2496">
        <w:rPr>
          <w:sz w:val="22"/>
          <w:szCs w:val="22"/>
        </w:rPr>
        <w:t xml:space="preserve"> demand SSB</w:t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6B6B410B" w14:textId="5F65B3A9" w:rsidR="00137743" w:rsidRDefault="003255B9" w:rsidP="00FA630D">
      <w:pPr>
        <w:spacing w:before="240"/>
        <w:rPr>
          <w:rFonts w:cs="Arial"/>
          <w:lang w:val="en-US" w:eastAsia="ja-JP"/>
        </w:rPr>
      </w:pPr>
      <w:r w:rsidRPr="003255B9">
        <w:rPr>
          <w:rFonts w:eastAsia="SimSun"/>
        </w:rPr>
        <w:t xml:space="preserve">The Rel-19 WID on Network Energy Savings for NR has </w:t>
      </w:r>
      <w:r w:rsidR="00FA630D">
        <w:rPr>
          <w:rFonts w:eastAsia="SimSun"/>
        </w:rPr>
        <w:t xml:space="preserve">an </w:t>
      </w:r>
      <w:r w:rsidRPr="003255B9">
        <w:rPr>
          <w:rFonts w:eastAsia="SimSun"/>
        </w:rPr>
        <w:t>objective on on-demand SSB SCell [1]</w:t>
      </w:r>
      <w:r w:rsidR="0082716D">
        <w:rPr>
          <w:rFonts w:eastAsia="SimSun"/>
        </w:rPr>
        <w:t>.</w:t>
      </w:r>
      <w:r w:rsidR="007F234A">
        <w:rPr>
          <w:rFonts w:eastAsia="SimSun"/>
        </w:rPr>
        <w:t xml:space="preserve"> </w:t>
      </w:r>
    </w:p>
    <w:p w14:paraId="6E001E8B" w14:textId="2389623C" w:rsidR="00182DC4" w:rsidRDefault="000546C2" w:rsidP="00A867AD">
      <w:pPr>
        <w:rPr>
          <w:lang w:eastAsia="sv-SE"/>
        </w:rPr>
      </w:pPr>
      <w:r w:rsidRPr="006C376F">
        <w:rPr>
          <w:lang w:eastAsia="sv-SE"/>
        </w:rPr>
        <w:t>In this contribution,</w:t>
      </w:r>
      <w:r w:rsidR="00C21E13">
        <w:rPr>
          <w:lang w:eastAsia="sv-SE"/>
        </w:rPr>
        <w:t xml:space="preserve"> </w:t>
      </w:r>
      <w:r w:rsidR="00926832">
        <w:rPr>
          <w:lang w:eastAsia="sv-SE"/>
        </w:rPr>
        <w:t xml:space="preserve">remaining open issues for </w:t>
      </w:r>
      <w:r w:rsidRPr="006C376F">
        <w:rPr>
          <w:lang w:eastAsia="sv-SE"/>
        </w:rPr>
        <w:t xml:space="preserve">on-demand SSB </w:t>
      </w:r>
      <w:r w:rsidR="00C21E13">
        <w:rPr>
          <w:lang w:eastAsia="sv-SE"/>
        </w:rPr>
        <w:t xml:space="preserve">activation/deactivation </w:t>
      </w:r>
      <w:r w:rsidR="00926832">
        <w:rPr>
          <w:lang w:eastAsia="sv-SE"/>
        </w:rPr>
        <w:t>are discussed</w:t>
      </w:r>
      <w:r w:rsidR="003F2A8F">
        <w:rPr>
          <w:lang w:eastAsia="sv-SE"/>
        </w:rPr>
        <w:t>.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48DCDAB9" w14:textId="54AA1C33" w:rsidR="005903D0" w:rsidRPr="00B33BC4" w:rsidRDefault="00926832" w:rsidP="00B33BC4">
      <w:pPr>
        <w:rPr>
          <w:b/>
          <w:bCs/>
          <w:u w:val="single"/>
          <w:lang w:val="en-CA"/>
        </w:rPr>
      </w:pPr>
      <w:r w:rsidRPr="00B33BC4">
        <w:rPr>
          <w:b/>
          <w:bCs/>
          <w:u w:val="single"/>
          <w:lang w:val="en-CA"/>
        </w:rPr>
        <w:t>Max number</w:t>
      </w:r>
      <w:r w:rsidR="00D5554E" w:rsidRPr="00B33BC4">
        <w:rPr>
          <w:b/>
          <w:bCs/>
          <w:u w:val="single"/>
          <w:lang w:val="en-CA"/>
        </w:rPr>
        <w:t xml:space="preserve"> of</w:t>
      </w:r>
      <w:r w:rsidRPr="00B33BC4">
        <w:rPr>
          <w:b/>
          <w:bCs/>
          <w:u w:val="single"/>
          <w:lang w:val="en-CA"/>
        </w:rPr>
        <w:t xml:space="preserve"> possible</w:t>
      </w:r>
      <w:r w:rsidR="00D5554E" w:rsidRPr="00B33BC4">
        <w:rPr>
          <w:b/>
          <w:bCs/>
          <w:u w:val="single"/>
          <w:lang w:val="en-CA"/>
        </w:rPr>
        <w:t xml:space="preserve"> OD-SSB configuration</w:t>
      </w:r>
    </w:p>
    <w:p w14:paraId="724E54DE" w14:textId="172D642A" w:rsidR="00926832" w:rsidRDefault="00926832" w:rsidP="00926832">
      <w:pPr>
        <w:rPr>
          <w:lang w:val="en-CA"/>
        </w:rPr>
      </w:pPr>
      <w:r>
        <w:rPr>
          <w:lang w:val="en-CA"/>
        </w:rPr>
        <w:t xml:space="preserve">One remaining </w:t>
      </w:r>
      <w:r w:rsidR="00C50528">
        <w:rPr>
          <w:lang w:val="en-CA"/>
        </w:rPr>
        <w:t xml:space="preserve">open issue is the </w:t>
      </w:r>
      <w:r w:rsidR="00510A04">
        <w:rPr>
          <w:lang w:val="en-CA"/>
        </w:rPr>
        <w:t>max number of possible OD-SSB configurations that can be indicated in the MAC CE, the following editor’s note are captured in the running CRs of TS 38.321 and TS 38.331:</w:t>
      </w:r>
    </w:p>
    <w:p w14:paraId="269D9F72" w14:textId="77777777" w:rsidR="003A6962" w:rsidRDefault="00FB722D" w:rsidP="00FB722D">
      <w:pPr>
        <w:pStyle w:val="Editorsnote0"/>
        <w:ind w:left="1600" w:hanging="400"/>
      </w:pPr>
      <w:r w:rsidRPr="0044569D">
        <w:t xml:space="preserve">Editor’s note:  FFS </w:t>
      </w:r>
      <w:r>
        <w:t xml:space="preserve">value for </w:t>
      </w:r>
      <w:proofErr w:type="spellStart"/>
      <w:r w:rsidRPr="00CD0D10">
        <w:t>maxNrofOD</w:t>
      </w:r>
      <w:proofErr w:type="spellEnd"/>
      <w:r w:rsidRPr="00CD0D10">
        <w:t>-SSB</w:t>
      </w:r>
    </w:p>
    <w:p w14:paraId="0EA1A8D0" w14:textId="62FCF106" w:rsidR="00FB722D" w:rsidRPr="00FB722D" w:rsidRDefault="003A6962" w:rsidP="003A6962">
      <w:pPr>
        <w:pStyle w:val="Editorsnote0"/>
        <w:ind w:left="1600" w:hanging="400"/>
      </w:pPr>
      <w:r w:rsidRPr="00F84393">
        <w:t xml:space="preserve">Editor’s note: the size of </w:t>
      </w:r>
      <w:r>
        <w:t xml:space="preserve">OD-SSB </w:t>
      </w:r>
      <w:proofErr w:type="spellStart"/>
      <w:r w:rsidRPr="00F84393">
        <w:t>ConfigIndex</w:t>
      </w:r>
      <w:r w:rsidRPr="0046494F">
        <w:rPr>
          <w:vertAlign w:val="subscript"/>
        </w:rPr>
        <w:t>i</w:t>
      </w:r>
      <w:proofErr w:type="spellEnd"/>
      <w:r w:rsidRPr="00F84393">
        <w:t xml:space="preserve"> is FFS</w:t>
      </w:r>
    </w:p>
    <w:p w14:paraId="30762225" w14:textId="414FD708" w:rsidR="00720C60" w:rsidRDefault="00720C60" w:rsidP="00926832">
      <w:pPr>
        <w:rPr>
          <w:lang w:val="en-CA"/>
        </w:rPr>
      </w:pPr>
      <w:r>
        <w:rPr>
          <w:lang w:val="en-CA"/>
        </w:rPr>
        <w:t>The following agreement was made in RAN1#121: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C60" w14:paraId="6C78E60E" w14:textId="77777777">
        <w:tc>
          <w:tcPr>
            <w:tcW w:w="9629" w:type="dxa"/>
          </w:tcPr>
          <w:p w14:paraId="2BDE9914" w14:textId="77777777" w:rsidR="00720C60" w:rsidRPr="00634A39" w:rsidRDefault="00720C60" w:rsidP="00720C60">
            <w:pPr>
              <w:rPr>
                <w:b/>
                <w:bCs/>
              </w:rPr>
            </w:pPr>
            <w:r w:rsidRPr="00634A39">
              <w:rPr>
                <w:b/>
                <w:bCs/>
                <w:highlight w:val="green"/>
              </w:rPr>
              <w:t>Agreement</w:t>
            </w:r>
          </w:p>
          <w:p w14:paraId="15A35D53" w14:textId="77777777" w:rsidR="00720C60" w:rsidRPr="00720C60" w:rsidRDefault="00720C60" w:rsidP="00720C60">
            <w:pPr>
              <w:contextualSpacing/>
              <w:rPr>
                <w:rFonts w:cs="Arial"/>
                <w:lang w:eastAsia="ko-KR"/>
              </w:rPr>
            </w:pPr>
            <w:r w:rsidRPr="00720C60">
              <w:rPr>
                <w:rFonts w:cs="Arial"/>
                <w:lang w:eastAsia="ko-KR"/>
              </w:rPr>
              <w:t xml:space="preserve">For a cell supporting on-demand SSB SCell operation, for configuring </w:t>
            </w:r>
            <w:r w:rsidRPr="00720C60">
              <w:rPr>
                <w:rFonts w:cs="Arial"/>
                <w:i/>
                <w:iCs/>
                <w:lang w:eastAsia="ko-KR"/>
              </w:rPr>
              <w:t>od-</w:t>
            </w:r>
            <w:proofErr w:type="spellStart"/>
            <w:r w:rsidRPr="00720C60">
              <w:rPr>
                <w:rFonts w:cs="Arial"/>
                <w:i/>
                <w:iCs/>
                <w:lang w:eastAsia="ko-KR"/>
              </w:rPr>
              <w:t>ssb</w:t>
            </w:r>
            <w:proofErr w:type="spellEnd"/>
            <w:r w:rsidRPr="00720C60">
              <w:rPr>
                <w:rFonts w:cs="Arial"/>
                <w:i/>
                <w:iCs/>
                <w:lang w:eastAsia="ko-KR"/>
              </w:rPr>
              <w:t>-</w:t>
            </w:r>
            <w:proofErr w:type="spellStart"/>
            <w:r w:rsidRPr="00720C60">
              <w:rPr>
                <w:rFonts w:cs="Arial"/>
                <w:i/>
                <w:iCs/>
                <w:lang w:eastAsia="ko-KR"/>
              </w:rPr>
              <w:t>nrofBurst</w:t>
            </w:r>
            <w:proofErr w:type="spellEnd"/>
            <w:r w:rsidRPr="00720C60">
              <w:rPr>
                <w:rFonts w:cs="Arial"/>
                <w:lang w:eastAsia="ko-KR"/>
              </w:rPr>
              <w:t xml:space="preserve"> of which t</w:t>
            </w:r>
            <w:r w:rsidRPr="00891B4E">
              <w:rPr>
                <w:rFonts w:eastAsia="Malgun Gothic" w:cs="Arial"/>
                <w:lang w:val="en-US" w:eastAsia="ko-KR"/>
              </w:rPr>
              <w:t>he value range is {N2 integer values}</w:t>
            </w:r>
            <w:r w:rsidRPr="00720C60">
              <w:rPr>
                <w:rFonts w:cs="Arial"/>
                <w:lang w:eastAsia="ko-KR"/>
              </w:rPr>
              <w:t>,</w:t>
            </w:r>
          </w:p>
          <w:p w14:paraId="373FF073" w14:textId="77777777" w:rsidR="00720C60" w:rsidRPr="00634A39" w:rsidRDefault="00720C60" w:rsidP="00720C60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eastAsia="ko-KR"/>
              </w:rPr>
            </w:pPr>
            <w:r w:rsidRPr="00634A39">
              <w:rPr>
                <w:lang w:eastAsia="ko-KR"/>
              </w:rPr>
              <w:t>N2= 8</w:t>
            </w:r>
          </w:p>
          <w:p w14:paraId="2AF84791" w14:textId="77777777" w:rsidR="00720C60" w:rsidRPr="00634A39" w:rsidRDefault="00720C60" w:rsidP="00720C60">
            <w:pPr>
              <w:numPr>
                <w:ilvl w:val="1"/>
                <w:numId w:val="30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eastAsia="ko-KR"/>
              </w:rPr>
            </w:pPr>
            <w:r w:rsidRPr="00634A39">
              <w:rPr>
                <w:lang w:eastAsia="ko-KR"/>
              </w:rPr>
              <w:t>Note: This is updated from the previous RAN1 agreement.</w:t>
            </w:r>
          </w:p>
          <w:p w14:paraId="11DE4CB6" w14:textId="77777777" w:rsidR="00720C60" w:rsidRPr="00634A39" w:rsidRDefault="00720C60" w:rsidP="00720C60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eastAsia="ko-KR"/>
              </w:rPr>
            </w:pPr>
            <w:r w:rsidRPr="00634A39">
              <w:rPr>
                <w:lang w:eastAsia="ko-KR"/>
              </w:rPr>
              <w:t xml:space="preserve">The following values for </w:t>
            </w:r>
            <w:r w:rsidRPr="00634A39">
              <w:rPr>
                <w:i/>
                <w:iCs/>
                <w:lang w:eastAsia="ko-KR"/>
              </w:rPr>
              <w:t>od-</w:t>
            </w:r>
            <w:proofErr w:type="spellStart"/>
            <w:r w:rsidRPr="00634A39">
              <w:rPr>
                <w:i/>
                <w:iCs/>
                <w:lang w:eastAsia="ko-KR"/>
              </w:rPr>
              <w:t>ssb</w:t>
            </w:r>
            <w:proofErr w:type="spellEnd"/>
            <w:r w:rsidRPr="00634A39">
              <w:rPr>
                <w:i/>
                <w:iCs/>
                <w:lang w:eastAsia="ko-KR"/>
              </w:rPr>
              <w:t>-</w:t>
            </w:r>
            <w:proofErr w:type="spellStart"/>
            <w:r w:rsidRPr="00634A39">
              <w:rPr>
                <w:i/>
                <w:iCs/>
                <w:lang w:eastAsia="ko-KR"/>
              </w:rPr>
              <w:t>nrofBurst</w:t>
            </w:r>
            <w:proofErr w:type="spellEnd"/>
            <w:r w:rsidRPr="00634A39">
              <w:rPr>
                <w:lang w:eastAsia="ko-KR"/>
              </w:rPr>
              <w:t xml:space="preserve"> are taken as the starting point and </w:t>
            </w:r>
            <w:r w:rsidRPr="00634A39">
              <w:rPr>
                <w:rFonts w:hint="eastAsia"/>
                <w:lang w:eastAsia="ko-KR"/>
              </w:rPr>
              <w:t>to be confirmed in RAN1#122</w:t>
            </w:r>
          </w:p>
          <w:p w14:paraId="18319D17" w14:textId="77777777" w:rsidR="00720C60" w:rsidRPr="00634A39" w:rsidRDefault="00720C60" w:rsidP="00720C60">
            <w:pPr>
              <w:numPr>
                <w:ilvl w:val="1"/>
                <w:numId w:val="30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634A39">
              <w:rPr>
                <w:lang w:eastAsia="ko-KR"/>
              </w:rPr>
              <w:t xml:space="preserve">For FR1, the value range of </w:t>
            </w:r>
            <w:r w:rsidRPr="00634A39">
              <w:rPr>
                <w:i/>
                <w:iCs/>
                <w:lang w:eastAsia="ko-KR"/>
              </w:rPr>
              <w:t>od-</w:t>
            </w:r>
            <w:proofErr w:type="spellStart"/>
            <w:r w:rsidRPr="00634A39">
              <w:rPr>
                <w:i/>
                <w:iCs/>
                <w:lang w:eastAsia="ko-KR"/>
              </w:rPr>
              <w:t>ssb</w:t>
            </w:r>
            <w:proofErr w:type="spellEnd"/>
            <w:r w:rsidRPr="00634A39">
              <w:rPr>
                <w:i/>
                <w:iCs/>
                <w:lang w:eastAsia="ko-KR"/>
              </w:rPr>
              <w:t>-</w:t>
            </w:r>
            <w:proofErr w:type="spellStart"/>
            <w:r w:rsidRPr="00634A39">
              <w:rPr>
                <w:i/>
                <w:iCs/>
                <w:lang w:eastAsia="ko-KR"/>
              </w:rPr>
              <w:t>nrofBurst</w:t>
            </w:r>
            <w:proofErr w:type="spellEnd"/>
            <w:r w:rsidRPr="00634A39">
              <w:rPr>
                <w:lang w:eastAsia="ko-KR"/>
              </w:rPr>
              <w:t xml:space="preserve"> is {5, 10, 15, 20, 25, 30, 40, 50}.</w:t>
            </w:r>
          </w:p>
          <w:p w14:paraId="6B6DC058" w14:textId="51E56082" w:rsidR="00720C60" w:rsidRPr="00891B4E" w:rsidRDefault="00720C60" w:rsidP="00891B4E">
            <w:pPr>
              <w:numPr>
                <w:ilvl w:val="1"/>
                <w:numId w:val="30"/>
              </w:numPr>
              <w:suppressAutoHyphens/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 w:rsidRPr="00634A39">
              <w:rPr>
                <w:lang w:eastAsia="ko-KR"/>
              </w:rPr>
              <w:t xml:space="preserve">For FR2, the value range of </w:t>
            </w:r>
            <w:r w:rsidRPr="00634A39">
              <w:rPr>
                <w:i/>
                <w:iCs/>
                <w:lang w:eastAsia="ko-KR"/>
              </w:rPr>
              <w:t>od-</w:t>
            </w:r>
            <w:proofErr w:type="spellStart"/>
            <w:r w:rsidRPr="00634A39">
              <w:rPr>
                <w:i/>
                <w:iCs/>
                <w:lang w:eastAsia="ko-KR"/>
              </w:rPr>
              <w:t>ssb</w:t>
            </w:r>
            <w:proofErr w:type="spellEnd"/>
            <w:r w:rsidRPr="00634A39">
              <w:rPr>
                <w:i/>
                <w:iCs/>
                <w:lang w:eastAsia="ko-KR"/>
              </w:rPr>
              <w:t>-</w:t>
            </w:r>
            <w:proofErr w:type="spellStart"/>
            <w:r w:rsidRPr="00634A39">
              <w:rPr>
                <w:i/>
                <w:iCs/>
                <w:lang w:eastAsia="ko-KR"/>
              </w:rPr>
              <w:t>nrofBurst</w:t>
            </w:r>
            <w:proofErr w:type="spellEnd"/>
            <w:r w:rsidRPr="00634A39">
              <w:rPr>
                <w:lang w:eastAsia="ko-KR"/>
              </w:rPr>
              <w:t xml:space="preserve"> is {25, 30, 40, 50, 75, 100, 150, 200}.</w:t>
            </w:r>
          </w:p>
        </w:tc>
      </w:tr>
    </w:tbl>
    <w:p w14:paraId="539EE3FB" w14:textId="77777777" w:rsidR="00720C60" w:rsidRDefault="00720C60" w:rsidP="00926832">
      <w:pPr>
        <w:rPr>
          <w:lang w:val="en-CA"/>
        </w:rPr>
      </w:pPr>
    </w:p>
    <w:p w14:paraId="7D7832D8" w14:textId="56670E41" w:rsidR="00F055BA" w:rsidRDefault="00B13C01" w:rsidP="00926832">
      <w:pPr>
        <w:rPr>
          <w:lang w:eastAsia="ko-KR"/>
        </w:rPr>
      </w:pPr>
      <w:r>
        <w:rPr>
          <w:lang w:val="en-CA"/>
        </w:rPr>
        <w:t xml:space="preserve">Per RAN1 agreements, </w:t>
      </w:r>
      <w:r w:rsidR="00C47DA4">
        <w:rPr>
          <w:lang w:val="en-CA"/>
        </w:rPr>
        <w:t xml:space="preserve">the OD-SSB configuration can be used to indicate which configuration to apply, including: the OD-SSB periodicity, </w:t>
      </w:r>
      <w:r w:rsidR="00026CFA">
        <w:rPr>
          <w:lang w:val="en-CA"/>
        </w:rPr>
        <w:t xml:space="preserve">the SFN offset, </w:t>
      </w:r>
      <w:r w:rsidR="00C47DA4">
        <w:rPr>
          <w:lang w:val="en-CA"/>
        </w:rPr>
        <w:t xml:space="preserve">the number of </w:t>
      </w:r>
      <w:r w:rsidR="0069363A">
        <w:rPr>
          <w:lang w:val="en-CA"/>
        </w:rPr>
        <w:t>SSB bursts (</w:t>
      </w:r>
      <w:r w:rsidR="0069363A">
        <w:rPr>
          <w:i/>
          <w:iCs/>
          <w:lang w:eastAsia="ko-KR"/>
        </w:rPr>
        <w:t>od-</w:t>
      </w:r>
      <w:proofErr w:type="spellStart"/>
      <w:r w:rsidR="0069363A">
        <w:rPr>
          <w:i/>
          <w:iCs/>
          <w:lang w:eastAsia="ko-KR"/>
        </w:rPr>
        <w:t>ssb</w:t>
      </w:r>
      <w:proofErr w:type="spellEnd"/>
      <w:r w:rsidR="0069363A">
        <w:rPr>
          <w:i/>
          <w:iCs/>
          <w:lang w:eastAsia="ko-KR"/>
        </w:rPr>
        <w:t>-</w:t>
      </w:r>
      <w:proofErr w:type="spellStart"/>
      <w:r w:rsidR="0069363A">
        <w:rPr>
          <w:i/>
          <w:iCs/>
          <w:lang w:eastAsia="ko-KR"/>
        </w:rPr>
        <w:t>nrofBurst</w:t>
      </w:r>
      <w:proofErr w:type="spellEnd"/>
      <w:r w:rsidR="0069363A">
        <w:rPr>
          <w:lang w:val="en-CA"/>
        </w:rPr>
        <w:t>), the SSB position within the burst, and the OD-SSB frequency.</w:t>
      </w:r>
      <w:r w:rsidR="00805C98">
        <w:rPr>
          <w:lang w:eastAsia="ko-KR"/>
        </w:rPr>
        <w:t xml:space="preserve"> </w:t>
      </w:r>
      <w:r w:rsidR="00F055BA">
        <w:rPr>
          <w:lang w:eastAsia="ko-KR"/>
        </w:rPr>
        <w:t xml:space="preserve">For the </w:t>
      </w:r>
      <w:r w:rsidR="00EB1FAE">
        <w:rPr>
          <w:lang w:eastAsia="ko-KR"/>
        </w:rPr>
        <w:t xml:space="preserve">OD-SSB </w:t>
      </w:r>
      <w:r w:rsidR="00F055BA">
        <w:rPr>
          <w:lang w:eastAsia="ko-KR"/>
        </w:rPr>
        <w:t xml:space="preserve">periodicity, </w:t>
      </w:r>
      <w:r w:rsidR="00F055BA" w:rsidRPr="00F055BA">
        <w:rPr>
          <w:lang w:eastAsia="ko-KR"/>
        </w:rPr>
        <w:t>RAN1 agreed to reuse legacy values, including (5 ms, 10 ms, 20 ms, 40 ms, 80 ms, or 160 ms).</w:t>
      </w:r>
    </w:p>
    <w:p w14:paraId="31B0EEB9" w14:textId="4A9ABE76" w:rsidR="007B1A66" w:rsidRDefault="00026CFA" w:rsidP="00926832">
      <w:pPr>
        <w:rPr>
          <w:lang w:val="en-CA"/>
        </w:rPr>
      </w:pPr>
      <w:r>
        <w:rPr>
          <w:lang w:val="en-CA"/>
        </w:rPr>
        <w:t>Therefore, there is a very large number of</w:t>
      </w:r>
      <w:r w:rsidR="00F546A8">
        <w:rPr>
          <w:lang w:val="en-CA"/>
        </w:rPr>
        <w:t xml:space="preserve"> distinct combinations</w:t>
      </w:r>
      <w:r>
        <w:rPr>
          <w:lang w:val="en-CA"/>
        </w:rPr>
        <w:t xml:space="preserve"> of values that can be indicated for at least these five parameters</w:t>
      </w:r>
      <w:r w:rsidR="00F546A8">
        <w:rPr>
          <w:lang w:val="en-CA"/>
        </w:rPr>
        <w:t xml:space="preserve">. </w:t>
      </w:r>
      <w:r w:rsidR="007713F6">
        <w:rPr>
          <w:lang w:val="en-CA"/>
        </w:rPr>
        <w:t>I</w:t>
      </w:r>
      <w:r w:rsidR="00931C68">
        <w:rPr>
          <w:lang w:val="en-CA"/>
        </w:rPr>
        <w:t xml:space="preserve">t is reasonable to support </w:t>
      </w:r>
      <w:r w:rsidR="003214DD">
        <w:rPr>
          <w:lang w:val="en-CA"/>
        </w:rPr>
        <w:t xml:space="preserve">a subset of those to be indicated and configured. In our view, one out of 32 possible configurations </w:t>
      </w:r>
      <w:proofErr w:type="gramStart"/>
      <w:r w:rsidR="003214DD">
        <w:rPr>
          <w:lang w:val="en-CA"/>
        </w:rPr>
        <w:t>is</w:t>
      </w:r>
      <w:proofErr w:type="gramEnd"/>
      <w:r w:rsidR="003214DD">
        <w:rPr>
          <w:lang w:val="en-CA"/>
        </w:rPr>
        <w:t xml:space="preserve"> enough to capture enough </w:t>
      </w:r>
      <w:r w:rsidR="0062654B">
        <w:rPr>
          <w:lang w:val="en-CA"/>
        </w:rPr>
        <w:t>permutations</w:t>
      </w:r>
      <w:r w:rsidR="007B1A66">
        <w:rPr>
          <w:lang w:val="en-CA"/>
        </w:rPr>
        <w:t xml:space="preserve"> of these configuration parameters that can be indicated.</w:t>
      </w:r>
    </w:p>
    <w:p w14:paraId="2EE8253E" w14:textId="74911655" w:rsidR="00510A04" w:rsidRPr="0062654B" w:rsidRDefault="0069363A" w:rsidP="0062654B">
      <w:pPr>
        <w:ind w:left="1418" w:hanging="1418"/>
      </w:pPr>
      <w:r>
        <w:rPr>
          <w:lang w:val="en-CA"/>
        </w:rPr>
        <w:t xml:space="preserve"> </w:t>
      </w:r>
      <w:r w:rsidR="007B1A66" w:rsidRPr="009F2808">
        <w:rPr>
          <w:b/>
          <w:bCs/>
          <w:lang w:val="en-CA"/>
        </w:rPr>
        <w:t xml:space="preserve">Proposal </w:t>
      </w:r>
      <w:r w:rsidR="0062654B">
        <w:rPr>
          <w:b/>
          <w:bCs/>
          <w:lang w:val="en-CA"/>
        </w:rPr>
        <w:t>1</w:t>
      </w:r>
      <w:r w:rsidR="007B1A66" w:rsidRPr="009F2808">
        <w:rPr>
          <w:b/>
          <w:bCs/>
          <w:lang w:val="en-CA"/>
        </w:rPr>
        <w:t>:</w:t>
      </w:r>
      <w:r w:rsidR="007B1A66">
        <w:rPr>
          <w:b/>
          <w:bCs/>
          <w:lang w:val="en-CA"/>
        </w:rPr>
        <w:tab/>
      </w:r>
      <w:r w:rsidR="00FF0FCB">
        <w:t xml:space="preserve">Support value 32 for </w:t>
      </w:r>
      <w:proofErr w:type="spellStart"/>
      <w:r w:rsidR="00FF0FCB" w:rsidRPr="00CD0D10">
        <w:t>maxNrofOD</w:t>
      </w:r>
      <w:proofErr w:type="spellEnd"/>
      <w:r w:rsidR="00FF0FCB" w:rsidRPr="00CD0D10">
        <w:t>-</w:t>
      </w:r>
      <w:proofErr w:type="gramStart"/>
      <w:r w:rsidR="00FF0FCB" w:rsidRPr="00CD0D10">
        <w:t>SSB</w:t>
      </w:r>
      <w:r w:rsidR="00FF0FCB">
        <w:t>;</w:t>
      </w:r>
      <w:proofErr w:type="gramEnd"/>
      <w:r w:rsidR="00FF0FCB">
        <w:t xml:space="preserve"> </w:t>
      </w:r>
      <w:r w:rsidR="009865D6">
        <w:t xml:space="preserve">i.e. corresponding to a </w:t>
      </w:r>
      <w:proofErr w:type="gramStart"/>
      <w:r w:rsidR="009865D6">
        <w:t>5 bit</w:t>
      </w:r>
      <w:proofErr w:type="gramEnd"/>
      <w:r w:rsidR="009865D6">
        <w:t xml:space="preserve"> </w:t>
      </w:r>
      <w:proofErr w:type="spellStart"/>
      <w:r w:rsidR="009865D6" w:rsidRPr="00F84393">
        <w:t>ConfigIndex</w:t>
      </w:r>
      <w:r w:rsidR="009865D6" w:rsidRPr="0046494F">
        <w:rPr>
          <w:vertAlign w:val="subscript"/>
        </w:rPr>
        <w:t>i</w:t>
      </w:r>
      <w:proofErr w:type="spellEnd"/>
      <w:r w:rsidR="009865D6">
        <w:t xml:space="preserve"> field indicated</w:t>
      </w:r>
      <w:r w:rsidR="0062654B">
        <w:t xml:space="preserve"> in the OD-SSB MAC CE.</w:t>
      </w:r>
      <w:r w:rsidR="009865D6">
        <w:t xml:space="preserve"> </w:t>
      </w:r>
    </w:p>
    <w:p w14:paraId="10CEF7C6" w14:textId="77777777" w:rsidR="003C6852" w:rsidRDefault="003C6852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36F91BA2" w14:textId="42CB4C12" w:rsidR="00D53C72" w:rsidRPr="00D53C72" w:rsidRDefault="003C6852" w:rsidP="00D53C72">
      <w:pPr>
        <w:rPr>
          <w:b/>
          <w:bCs/>
          <w:i/>
          <w:iCs/>
          <w:sz w:val="18"/>
          <w:lang w:eastAsia="sv-SE"/>
        </w:rPr>
      </w:pPr>
      <w:r w:rsidRPr="00D53C72">
        <w:rPr>
          <w:b/>
          <w:bCs/>
          <w:u w:val="single"/>
          <w:lang w:val="en-CA"/>
        </w:rPr>
        <w:t xml:space="preserve">Whether </w:t>
      </w:r>
      <w:r w:rsidR="00D53C72" w:rsidRPr="00D53C72">
        <w:rPr>
          <w:b/>
          <w:bCs/>
          <w:u w:val="single"/>
          <w:lang w:val="en-CA"/>
        </w:rPr>
        <w:t>od-</w:t>
      </w:r>
      <w:proofErr w:type="spellStart"/>
      <w:r w:rsidR="00D53C72" w:rsidRPr="00D53C72">
        <w:rPr>
          <w:b/>
          <w:bCs/>
          <w:u w:val="single"/>
          <w:lang w:val="en-CA"/>
        </w:rPr>
        <w:t>ssb</w:t>
      </w:r>
      <w:proofErr w:type="spellEnd"/>
      <w:r w:rsidR="00D53C72" w:rsidRPr="00D53C72">
        <w:rPr>
          <w:b/>
          <w:bCs/>
          <w:u w:val="single"/>
          <w:lang w:val="en-CA"/>
        </w:rPr>
        <w:t>-</w:t>
      </w:r>
      <w:proofErr w:type="spellStart"/>
      <w:r w:rsidR="00D53C72" w:rsidRPr="00D53C72">
        <w:rPr>
          <w:b/>
          <w:bCs/>
          <w:u w:val="single"/>
          <w:lang w:val="en-CA"/>
        </w:rPr>
        <w:t>nrofBurst</w:t>
      </w:r>
      <w:proofErr w:type="spellEnd"/>
      <w:r w:rsidR="00D53C72" w:rsidRPr="00D53C72">
        <w:rPr>
          <w:b/>
          <w:bCs/>
          <w:u w:val="single"/>
          <w:lang w:val="en-CA"/>
        </w:rPr>
        <w:t xml:space="preserve"> is applied upon RRC configuration</w:t>
      </w:r>
    </w:p>
    <w:p w14:paraId="24783EAA" w14:textId="77777777" w:rsidR="00D53C72" w:rsidRDefault="00D53C72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4DC24B9B" w14:textId="1E28ACFF" w:rsidR="00D53C72" w:rsidRDefault="00D53C72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  <w:r>
        <w:t xml:space="preserve">One open issue from the RRC running CR is </w:t>
      </w:r>
      <w:r w:rsidR="00AD5464">
        <w:t>w</w:t>
      </w:r>
      <w:r w:rsidR="00AD5464" w:rsidRPr="00AD5464">
        <w:t>hether od-</w:t>
      </w:r>
      <w:proofErr w:type="spellStart"/>
      <w:r w:rsidR="00AD5464" w:rsidRPr="00AD5464">
        <w:t>ssb</w:t>
      </w:r>
      <w:proofErr w:type="spellEnd"/>
      <w:r w:rsidR="00AD5464" w:rsidRPr="00AD5464">
        <w:t>-</w:t>
      </w:r>
      <w:proofErr w:type="spellStart"/>
      <w:r w:rsidR="00AD5464" w:rsidRPr="00AD5464">
        <w:t>nrofBurst</w:t>
      </w:r>
      <w:proofErr w:type="spellEnd"/>
      <w:r w:rsidR="00AD5464" w:rsidRPr="00AD5464">
        <w:t xml:space="preserve"> is applied upon RRC configuration</w:t>
      </w:r>
      <w:r w:rsidR="009660DC">
        <w:t>. RAN1 has discussed this issue and came to the following conclusion: “</w:t>
      </w:r>
      <w:r w:rsidR="009660DC" w:rsidRPr="009660DC">
        <w:rPr>
          <w:i/>
          <w:iCs/>
        </w:rPr>
        <w:t>Conclusion: There is no RAN1 consensus to support RRC activation of OD-SSB transmission configuring od-</w:t>
      </w:r>
      <w:proofErr w:type="spellStart"/>
      <w:r w:rsidR="009660DC" w:rsidRPr="009660DC">
        <w:rPr>
          <w:i/>
          <w:iCs/>
        </w:rPr>
        <w:t>ssb</w:t>
      </w:r>
      <w:proofErr w:type="spellEnd"/>
      <w:r w:rsidR="009660DC" w:rsidRPr="009660DC">
        <w:rPr>
          <w:i/>
          <w:iCs/>
        </w:rPr>
        <w:t>-</w:t>
      </w:r>
      <w:proofErr w:type="spellStart"/>
      <w:r w:rsidR="009660DC" w:rsidRPr="009660DC">
        <w:rPr>
          <w:i/>
          <w:iCs/>
        </w:rPr>
        <w:t>nrofBurst</w:t>
      </w:r>
      <w:proofErr w:type="spellEnd"/>
      <w:r w:rsidR="009660DC" w:rsidRPr="009660DC">
        <w:t>.</w:t>
      </w:r>
      <w:r w:rsidR="009660DC">
        <w:t>”</w:t>
      </w:r>
    </w:p>
    <w:p w14:paraId="2285AACA" w14:textId="77777777" w:rsidR="00D53C72" w:rsidRDefault="00D53C72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212EAEAB" w14:textId="5A8EB782" w:rsidR="00BF5F80" w:rsidRDefault="00BF5F80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  <w:r>
        <w:t xml:space="preserve">Therefore, </w:t>
      </w:r>
      <w:r w:rsidRPr="00BF5F80">
        <w:t>RAN1</w:t>
      </w:r>
      <w:r>
        <w:t xml:space="preserve"> concluded that</w:t>
      </w:r>
      <w:r w:rsidRPr="00BF5F80">
        <w:t xml:space="preserve"> od-</w:t>
      </w:r>
      <w:proofErr w:type="spellStart"/>
      <w:r w:rsidRPr="00BF5F80">
        <w:t>ssb</w:t>
      </w:r>
      <w:proofErr w:type="spellEnd"/>
      <w:r w:rsidRPr="00BF5F80">
        <w:t>-</w:t>
      </w:r>
      <w:proofErr w:type="spellStart"/>
      <w:r w:rsidRPr="00BF5F80">
        <w:t>nrofBurst</w:t>
      </w:r>
      <w:proofErr w:type="spellEnd"/>
      <w:r w:rsidRPr="00BF5F80">
        <w:t xml:space="preserve"> can only be configured by RRC and activated by MAC CE</w:t>
      </w:r>
      <w:r>
        <w:t>. RAN2 can follow the same conclusion.</w:t>
      </w:r>
    </w:p>
    <w:p w14:paraId="60BFAAB2" w14:textId="77777777" w:rsidR="001B0A87" w:rsidRDefault="001B0A87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24866137" w14:textId="2D898F75" w:rsidR="001B0A87" w:rsidRPr="001B0A87" w:rsidRDefault="001B0A87" w:rsidP="001B0A87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E320E9"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="00BF5F80">
        <w:t xml:space="preserve">Regarding </w:t>
      </w:r>
      <w:r w:rsidR="00720C60">
        <w:t>w</w:t>
      </w:r>
      <w:r w:rsidR="00E320E9" w:rsidRPr="00E320E9">
        <w:t>hether od-</w:t>
      </w:r>
      <w:proofErr w:type="spellStart"/>
      <w:r w:rsidR="00E320E9" w:rsidRPr="00E320E9">
        <w:t>ssb</w:t>
      </w:r>
      <w:proofErr w:type="spellEnd"/>
      <w:r w:rsidR="00E320E9" w:rsidRPr="00E320E9">
        <w:t>-</w:t>
      </w:r>
      <w:proofErr w:type="spellStart"/>
      <w:r w:rsidR="00E320E9" w:rsidRPr="00E320E9">
        <w:t>nrofBurst</w:t>
      </w:r>
      <w:proofErr w:type="spellEnd"/>
      <w:r w:rsidR="00E320E9" w:rsidRPr="00E320E9">
        <w:t xml:space="preserve"> is applied upon RRC configuration</w:t>
      </w:r>
      <w:r w:rsidR="00BF5F80">
        <w:t xml:space="preserve">, follow the RAN1 conclusion: </w:t>
      </w:r>
      <w:r w:rsidR="00BF5F80" w:rsidRPr="00BF5F80">
        <w:t>od-</w:t>
      </w:r>
      <w:proofErr w:type="spellStart"/>
      <w:r w:rsidR="00BF5F80" w:rsidRPr="00BF5F80">
        <w:t>ssb</w:t>
      </w:r>
      <w:proofErr w:type="spellEnd"/>
      <w:r w:rsidR="00BF5F80" w:rsidRPr="00BF5F80">
        <w:t>-</w:t>
      </w:r>
      <w:proofErr w:type="spellStart"/>
      <w:r w:rsidR="00BF5F80" w:rsidRPr="00BF5F80">
        <w:t>nrofBurst</w:t>
      </w:r>
      <w:proofErr w:type="spellEnd"/>
      <w:r w:rsidR="00BF5F80" w:rsidRPr="00BF5F80">
        <w:t xml:space="preserve"> can only be configured by RRC and activated by MAC CE.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t>Conclusion</w:t>
      </w:r>
    </w:p>
    <w:p w14:paraId="663DBADD" w14:textId="062A72D2" w:rsidR="008B7372" w:rsidRDefault="003048A4" w:rsidP="008B7372">
      <w:pPr>
        <w:rPr>
          <w:lang w:val="en-US"/>
        </w:rPr>
      </w:pPr>
      <w:r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proposals</w:t>
      </w:r>
      <w:r w:rsidRPr="00C94C42">
        <w:rPr>
          <w:lang w:val="en-US"/>
        </w:rPr>
        <w:t xml:space="preserve"> are provided</w:t>
      </w:r>
      <w:r w:rsidR="00BB6C97">
        <w:rPr>
          <w:lang w:val="en-US"/>
        </w:rPr>
        <w:t xml:space="preserve"> for on demand SSB reception </w:t>
      </w:r>
      <w:r w:rsidR="00A62BDA">
        <w:rPr>
          <w:lang w:val="en-US"/>
        </w:rPr>
        <w:t>on SCells</w:t>
      </w:r>
      <w:r w:rsidR="008B7372" w:rsidRPr="00C94C42">
        <w:rPr>
          <w:lang w:val="en-US"/>
        </w:rPr>
        <w:t>:</w:t>
      </w:r>
    </w:p>
    <w:p w14:paraId="260A233B" w14:textId="77777777" w:rsidR="006178A2" w:rsidRPr="0062654B" w:rsidRDefault="006178A2" w:rsidP="006178A2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Support value 32 for </w:t>
      </w:r>
      <w:proofErr w:type="spellStart"/>
      <w:r w:rsidRPr="00CD0D10">
        <w:t>maxNrofOD</w:t>
      </w:r>
      <w:proofErr w:type="spellEnd"/>
      <w:r w:rsidRPr="00CD0D10">
        <w:t>-</w:t>
      </w:r>
      <w:proofErr w:type="gramStart"/>
      <w:r w:rsidRPr="00CD0D10">
        <w:t>SSB</w:t>
      </w:r>
      <w:r>
        <w:t>;</w:t>
      </w:r>
      <w:proofErr w:type="gramEnd"/>
      <w:r>
        <w:t xml:space="preserve"> i.e. corresponding to a </w:t>
      </w:r>
      <w:proofErr w:type="gramStart"/>
      <w:r>
        <w:t>5 bit</w:t>
      </w:r>
      <w:proofErr w:type="gramEnd"/>
      <w:r>
        <w:t xml:space="preserve"> </w:t>
      </w:r>
      <w:proofErr w:type="spellStart"/>
      <w:r w:rsidRPr="00F84393">
        <w:t>ConfigIndex</w:t>
      </w:r>
      <w:r w:rsidRPr="0046494F">
        <w:rPr>
          <w:vertAlign w:val="subscript"/>
        </w:rPr>
        <w:t>i</w:t>
      </w:r>
      <w:proofErr w:type="spellEnd"/>
      <w:r>
        <w:t xml:space="preserve"> field indicated in the OD-SSB MAC CE. </w:t>
      </w:r>
    </w:p>
    <w:p w14:paraId="6DF64368" w14:textId="11514623" w:rsidR="006178A2" w:rsidRPr="001B0A87" w:rsidRDefault="006178A2" w:rsidP="006178A2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Regarding </w:t>
      </w:r>
      <w:r w:rsidR="00720C60">
        <w:t>w</w:t>
      </w:r>
      <w:r w:rsidRPr="00E320E9">
        <w:t>hether od-</w:t>
      </w:r>
      <w:proofErr w:type="spellStart"/>
      <w:r w:rsidRPr="00E320E9">
        <w:t>ssb</w:t>
      </w:r>
      <w:proofErr w:type="spellEnd"/>
      <w:r w:rsidRPr="00E320E9">
        <w:t>-</w:t>
      </w:r>
      <w:proofErr w:type="spellStart"/>
      <w:r w:rsidRPr="00E320E9">
        <w:t>nrofBurst</w:t>
      </w:r>
      <w:proofErr w:type="spellEnd"/>
      <w:r w:rsidRPr="00E320E9">
        <w:t xml:space="preserve"> is applied upon RRC configuration</w:t>
      </w:r>
      <w:r>
        <w:t xml:space="preserve">, follow the RAN1 conclusion: </w:t>
      </w:r>
      <w:r w:rsidRPr="00BF5F80">
        <w:t>od-</w:t>
      </w:r>
      <w:proofErr w:type="spellStart"/>
      <w:r w:rsidRPr="00BF5F80">
        <w:t>ssb</w:t>
      </w:r>
      <w:proofErr w:type="spellEnd"/>
      <w:r w:rsidRPr="00BF5F80">
        <w:t>-</w:t>
      </w:r>
      <w:proofErr w:type="spellStart"/>
      <w:r w:rsidRPr="00BF5F80">
        <w:t>nrofBurst</w:t>
      </w:r>
      <w:proofErr w:type="spellEnd"/>
      <w:r w:rsidRPr="00BF5F80">
        <w:t xml:space="preserve"> can only be configured by RRC and activated by MAC CE.</w:t>
      </w:r>
    </w:p>
    <w:p w14:paraId="2DC35C6D" w14:textId="77777777" w:rsidR="008B7372" w:rsidRPr="00C94C42" w:rsidRDefault="008B7372" w:rsidP="008B7372">
      <w:pPr>
        <w:pStyle w:val="Heading1"/>
      </w:pPr>
      <w:r w:rsidRPr="00C94C42">
        <w:t>References</w:t>
      </w:r>
    </w:p>
    <w:p w14:paraId="3CBBF91A" w14:textId="573C8E07" w:rsidR="00EE2307" w:rsidRDefault="00B47D11" w:rsidP="00926832">
      <w:pPr>
        <w:pStyle w:val="Reference"/>
        <w:spacing w:after="60" w:line="259" w:lineRule="auto"/>
      </w:pPr>
      <w:bookmarkStart w:id="1" w:name="_Ref47299212"/>
      <w:r w:rsidRPr="00B47D11">
        <w:t>RP-234065</w:t>
      </w:r>
      <w:r w:rsidR="006B33BE" w:rsidRPr="00C94C42">
        <w:t>, “</w:t>
      </w:r>
      <w:r w:rsidR="00EC2675" w:rsidRPr="00EC2675">
        <w:t>New WID: Enhancements of network energy savings for NR</w:t>
      </w:r>
      <w:r w:rsidR="006B33BE" w:rsidRPr="00C94C42">
        <w:t xml:space="preserve">”, </w:t>
      </w:r>
      <w:bookmarkEnd w:id="1"/>
      <w:r w:rsidR="00814521" w:rsidRPr="00814521">
        <w:t>Ericsson</w:t>
      </w:r>
    </w:p>
    <w:sectPr w:rsidR="00EE2307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2B0B" w14:textId="77777777" w:rsidR="003C199F" w:rsidRDefault="003C199F">
      <w:r>
        <w:separator/>
      </w:r>
    </w:p>
  </w:endnote>
  <w:endnote w:type="continuationSeparator" w:id="0">
    <w:p w14:paraId="180362E1" w14:textId="77777777" w:rsidR="003C199F" w:rsidRDefault="003C199F">
      <w:r>
        <w:continuationSeparator/>
      </w:r>
    </w:p>
  </w:endnote>
  <w:endnote w:type="continuationNotice" w:id="1">
    <w:p w14:paraId="56B36234" w14:textId="77777777" w:rsidR="003C199F" w:rsidRDefault="003C19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FB72" w14:textId="77777777" w:rsidR="003C199F" w:rsidRDefault="003C199F">
      <w:r>
        <w:separator/>
      </w:r>
    </w:p>
  </w:footnote>
  <w:footnote w:type="continuationSeparator" w:id="0">
    <w:p w14:paraId="5CA98B03" w14:textId="77777777" w:rsidR="003C199F" w:rsidRDefault="003C199F">
      <w:r>
        <w:continuationSeparator/>
      </w:r>
    </w:p>
  </w:footnote>
  <w:footnote w:type="continuationNotice" w:id="1">
    <w:p w14:paraId="0A43B88D" w14:textId="77777777" w:rsidR="003C199F" w:rsidRDefault="003C19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773481"/>
    <w:multiLevelType w:val="hybridMultilevel"/>
    <w:tmpl w:val="3D4E39F8"/>
    <w:lvl w:ilvl="0" w:tplc="39E20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1F01"/>
    <w:multiLevelType w:val="multilevel"/>
    <w:tmpl w:val="5A24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A545B"/>
    <w:multiLevelType w:val="hybridMultilevel"/>
    <w:tmpl w:val="DBECA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128F9"/>
    <w:multiLevelType w:val="hybridMultilevel"/>
    <w:tmpl w:val="8EB408C8"/>
    <w:lvl w:ilvl="0" w:tplc="2BE0A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7636AF"/>
    <w:multiLevelType w:val="hybridMultilevel"/>
    <w:tmpl w:val="5080CEE8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61100"/>
    <w:multiLevelType w:val="hybridMultilevel"/>
    <w:tmpl w:val="5588A9E2"/>
    <w:lvl w:ilvl="0" w:tplc="DF426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2" w15:restartNumberingAfterBreak="0">
    <w:nsid w:val="65FC4F72"/>
    <w:multiLevelType w:val="multilevel"/>
    <w:tmpl w:val="FECA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17170935">
    <w:abstractNumId w:val="1"/>
  </w:num>
  <w:num w:numId="2" w16cid:durableId="961112129">
    <w:abstractNumId w:val="17"/>
  </w:num>
  <w:num w:numId="3" w16cid:durableId="1698316515">
    <w:abstractNumId w:val="11"/>
  </w:num>
  <w:num w:numId="4" w16cid:durableId="2017030140">
    <w:abstractNumId w:val="12"/>
  </w:num>
  <w:num w:numId="5" w16cid:durableId="1432316339">
    <w:abstractNumId w:val="9"/>
  </w:num>
  <w:num w:numId="6" w16cid:durableId="1438058489">
    <w:abstractNumId w:val="15"/>
  </w:num>
  <w:num w:numId="7" w16cid:durableId="207031773">
    <w:abstractNumId w:val="20"/>
  </w:num>
  <w:num w:numId="8" w16cid:durableId="2114977846">
    <w:abstractNumId w:val="10"/>
  </w:num>
  <w:num w:numId="9" w16cid:durableId="991519215">
    <w:abstractNumId w:val="18"/>
  </w:num>
  <w:num w:numId="10" w16cid:durableId="1360860641">
    <w:abstractNumId w:val="27"/>
  </w:num>
  <w:num w:numId="11" w16cid:durableId="269700109">
    <w:abstractNumId w:val="19"/>
  </w:num>
  <w:num w:numId="12" w16cid:durableId="1387101789">
    <w:abstractNumId w:val="23"/>
  </w:num>
  <w:num w:numId="13" w16cid:durableId="1028069117">
    <w:abstractNumId w:val="0"/>
  </w:num>
  <w:num w:numId="14" w16cid:durableId="152263208">
    <w:abstractNumId w:val="25"/>
  </w:num>
  <w:num w:numId="15" w16cid:durableId="2097747668">
    <w:abstractNumId w:val="14"/>
  </w:num>
  <w:num w:numId="16" w16cid:durableId="1360624775">
    <w:abstractNumId w:val="7"/>
  </w:num>
  <w:num w:numId="17" w16cid:durableId="1535340228">
    <w:abstractNumId w:val="8"/>
  </w:num>
  <w:num w:numId="18" w16cid:durableId="1836528281">
    <w:abstractNumId w:val="4"/>
  </w:num>
  <w:num w:numId="19" w16cid:durableId="119694349">
    <w:abstractNumId w:val="24"/>
  </w:num>
  <w:num w:numId="20" w16cid:durableId="15794374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648369">
    <w:abstractNumId w:val="16"/>
  </w:num>
  <w:num w:numId="22" w16cid:durableId="9375242">
    <w:abstractNumId w:val="21"/>
  </w:num>
  <w:num w:numId="23" w16cid:durableId="264383037">
    <w:abstractNumId w:val="5"/>
  </w:num>
  <w:num w:numId="24" w16cid:durableId="559705235">
    <w:abstractNumId w:val="2"/>
  </w:num>
  <w:num w:numId="25" w16cid:durableId="1785881806">
    <w:abstractNumId w:val="22"/>
  </w:num>
  <w:num w:numId="26" w16cid:durableId="724373019">
    <w:abstractNumId w:val="6"/>
  </w:num>
  <w:num w:numId="27" w16cid:durableId="1342514517">
    <w:abstractNumId w:val="3"/>
  </w:num>
  <w:num w:numId="28" w16cid:durableId="2323930">
    <w:abstractNumId w:val="26"/>
  </w:num>
  <w:num w:numId="29" w16cid:durableId="94519467">
    <w:abstractNumId w:val="13"/>
  </w:num>
  <w:num w:numId="30" w16cid:durableId="1405370206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985"/>
    <w:rsid w:val="00002A37"/>
    <w:rsid w:val="00003590"/>
    <w:rsid w:val="00003F24"/>
    <w:rsid w:val="00004034"/>
    <w:rsid w:val="0000469E"/>
    <w:rsid w:val="00004824"/>
    <w:rsid w:val="00004C9D"/>
    <w:rsid w:val="00004D1E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A91"/>
    <w:rsid w:val="00014BF5"/>
    <w:rsid w:val="00015D15"/>
    <w:rsid w:val="0001623E"/>
    <w:rsid w:val="0001749A"/>
    <w:rsid w:val="0001754B"/>
    <w:rsid w:val="00017946"/>
    <w:rsid w:val="00017BBA"/>
    <w:rsid w:val="00017F56"/>
    <w:rsid w:val="000207F1"/>
    <w:rsid w:val="00020A10"/>
    <w:rsid w:val="000218E8"/>
    <w:rsid w:val="00021C6E"/>
    <w:rsid w:val="00021EFD"/>
    <w:rsid w:val="0002268C"/>
    <w:rsid w:val="00022741"/>
    <w:rsid w:val="00022E89"/>
    <w:rsid w:val="00022EC0"/>
    <w:rsid w:val="00023122"/>
    <w:rsid w:val="00023B68"/>
    <w:rsid w:val="000241CB"/>
    <w:rsid w:val="0002564D"/>
    <w:rsid w:val="000257B0"/>
    <w:rsid w:val="0002592B"/>
    <w:rsid w:val="0002594F"/>
    <w:rsid w:val="00025BDE"/>
    <w:rsid w:val="00025ECA"/>
    <w:rsid w:val="00026031"/>
    <w:rsid w:val="00026CFA"/>
    <w:rsid w:val="00026F6C"/>
    <w:rsid w:val="00027537"/>
    <w:rsid w:val="00027938"/>
    <w:rsid w:val="00030579"/>
    <w:rsid w:val="00030FCE"/>
    <w:rsid w:val="00031455"/>
    <w:rsid w:val="00031EBA"/>
    <w:rsid w:val="0003222D"/>
    <w:rsid w:val="000322B1"/>
    <w:rsid w:val="000325B8"/>
    <w:rsid w:val="00032D2E"/>
    <w:rsid w:val="00032E60"/>
    <w:rsid w:val="000333FC"/>
    <w:rsid w:val="00033D92"/>
    <w:rsid w:val="00033F0D"/>
    <w:rsid w:val="00034B81"/>
    <w:rsid w:val="00034C15"/>
    <w:rsid w:val="00034DA5"/>
    <w:rsid w:val="00034EC9"/>
    <w:rsid w:val="00035024"/>
    <w:rsid w:val="0003541B"/>
    <w:rsid w:val="00035F7E"/>
    <w:rsid w:val="00036075"/>
    <w:rsid w:val="000362A9"/>
    <w:rsid w:val="000363EF"/>
    <w:rsid w:val="00036897"/>
    <w:rsid w:val="00036BA1"/>
    <w:rsid w:val="0003704D"/>
    <w:rsid w:val="00037245"/>
    <w:rsid w:val="00037481"/>
    <w:rsid w:val="00037846"/>
    <w:rsid w:val="00037C47"/>
    <w:rsid w:val="000400ED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479"/>
    <w:rsid w:val="00052A07"/>
    <w:rsid w:val="000533A2"/>
    <w:rsid w:val="00053470"/>
    <w:rsid w:val="000534E3"/>
    <w:rsid w:val="00054168"/>
    <w:rsid w:val="000545AF"/>
    <w:rsid w:val="000546C2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44E"/>
    <w:rsid w:val="00060B64"/>
    <w:rsid w:val="00060DC3"/>
    <w:rsid w:val="000616E7"/>
    <w:rsid w:val="00062BBA"/>
    <w:rsid w:val="00062D20"/>
    <w:rsid w:val="00062EBA"/>
    <w:rsid w:val="00063095"/>
    <w:rsid w:val="00063AD6"/>
    <w:rsid w:val="00063E3C"/>
    <w:rsid w:val="00064444"/>
    <w:rsid w:val="0006487E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9F1"/>
    <w:rsid w:val="00071A62"/>
    <w:rsid w:val="0007206E"/>
    <w:rsid w:val="0007208B"/>
    <w:rsid w:val="00072116"/>
    <w:rsid w:val="00072A80"/>
    <w:rsid w:val="00072C8B"/>
    <w:rsid w:val="0007369A"/>
    <w:rsid w:val="00073827"/>
    <w:rsid w:val="00073F0E"/>
    <w:rsid w:val="00074624"/>
    <w:rsid w:val="000749B7"/>
    <w:rsid w:val="00074D62"/>
    <w:rsid w:val="000750D2"/>
    <w:rsid w:val="00076015"/>
    <w:rsid w:val="000761B4"/>
    <w:rsid w:val="00076296"/>
    <w:rsid w:val="000764EE"/>
    <w:rsid w:val="00076654"/>
    <w:rsid w:val="00077DDE"/>
    <w:rsid w:val="00077E5F"/>
    <w:rsid w:val="000802F7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6EFB"/>
    <w:rsid w:val="0008718A"/>
    <w:rsid w:val="00087222"/>
    <w:rsid w:val="000873B0"/>
    <w:rsid w:val="000876BF"/>
    <w:rsid w:val="00087C8C"/>
    <w:rsid w:val="0009009F"/>
    <w:rsid w:val="00090547"/>
    <w:rsid w:val="0009097A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2F52"/>
    <w:rsid w:val="00093090"/>
    <w:rsid w:val="00093474"/>
    <w:rsid w:val="0009362F"/>
    <w:rsid w:val="0009383F"/>
    <w:rsid w:val="00093DD7"/>
    <w:rsid w:val="000943BD"/>
    <w:rsid w:val="0009510F"/>
    <w:rsid w:val="00095D22"/>
    <w:rsid w:val="000964A4"/>
    <w:rsid w:val="00097157"/>
    <w:rsid w:val="00097163"/>
    <w:rsid w:val="0009774C"/>
    <w:rsid w:val="0009787E"/>
    <w:rsid w:val="000978E7"/>
    <w:rsid w:val="00097F9F"/>
    <w:rsid w:val="00097FBF"/>
    <w:rsid w:val="000A0209"/>
    <w:rsid w:val="000A0870"/>
    <w:rsid w:val="000A0BF1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1E31"/>
    <w:rsid w:val="000B21B0"/>
    <w:rsid w:val="000B2719"/>
    <w:rsid w:val="000B3A8F"/>
    <w:rsid w:val="000B43A5"/>
    <w:rsid w:val="000B48E3"/>
    <w:rsid w:val="000B4AB9"/>
    <w:rsid w:val="000B4DAA"/>
    <w:rsid w:val="000B54A5"/>
    <w:rsid w:val="000B58C3"/>
    <w:rsid w:val="000B5943"/>
    <w:rsid w:val="000B5BEA"/>
    <w:rsid w:val="000B61E9"/>
    <w:rsid w:val="000B6375"/>
    <w:rsid w:val="000B6CB4"/>
    <w:rsid w:val="000B70B7"/>
    <w:rsid w:val="000C0156"/>
    <w:rsid w:val="000C0D45"/>
    <w:rsid w:val="000C118B"/>
    <w:rsid w:val="000C165A"/>
    <w:rsid w:val="000C175A"/>
    <w:rsid w:val="000C201E"/>
    <w:rsid w:val="000C2981"/>
    <w:rsid w:val="000C2D7E"/>
    <w:rsid w:val="000C2E19"/>
    <w:rsid w:val="000C2F7A"/>
    <w:rsid w:val="000C3157"/>
    <w:rsid w:val="000C3260"/>
    <w:rsid w:val="000C3556"/>
    <w:rsid w:val="000C46E8"/>
    <w:rsid w:val="000C4EE8"/>
    <w:rsid w:val="000C5D93"/>
    <w:rsid w:val="000C5E7F"/>
    <w:rsid w:val="000C5EB7"/>
    <w:rsid w:val="000C5F14"/>
    <w:rsid w:val="000C6663"/>
    <w:rsid w:val="000C764F"/>
    <w:rsid w:val="000C7710"/>
    <w:rsid w:val="000C7D36"/>
    <w:rsid w:val="000D027E"/>
    <w:rsid w:val="000D0320"/>
    <w:rsid w:val="000D0722"/>
    <w:rsid w:val="000D0830"/>
    <w:rsid w:val="000D0D07"/>
    <w:rsid w:val="000D1256"/>
    <w:rsid w:val="000D1330"/>
    <w:rsid w:val="000D13D5"/>
    <w:rsid w:val="000D175F"/>
    <w:rsid w:val="000D1E8E"/>
    <w:rsid w:val="000D2295"/>
    <w:rsid w:val="000D3476"/>
    <w:rsid w:val="000D3654"/>
    <w:rsid w:val="000D40B4"/>
    <w:rsid w:val="000D4512"/>
    <w:rsid w:val="000D4797"/>
    <w:rsid w:val="000D5023"/>
    <w:rsid w:val="000D542E"/>
    <w:rsid w:val="000D5AB1"/>
    <w:rsid w:val="000D63EB"/>
    <w:rsid w:val="000D69B4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9D0"/>
    <w:rsid w:val="000E331D"/>
    <w:rsid w:val="000E33F2"/>
    <w:rsid w:val="000E3651"/>
    <w:rsid w:val="000E4420"/>
    <w:rsid w:val="000E45F4"/>
    <w:rsid w:val="000E592B"/>
    <w:rsid w:val="000E6442"/>
    <w:rsid w:val="000E66EC"/>
    <w:rsid w:val="000E6BCB"/>
    <w:rsid w:val="000E6F51"/>
    <w:rsid w:val="000E7484"/>
    <w:rsid w:val="000E76FF"/>
    <w:rsid w:val="000E7FB8"/>
    <w:rsid w:val="000F023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972"/>
    <w:rsid w:val="000F3BE9"/>
    <w:rsid w:val="000F3E50"/>
    <w:rsid w:val="000F3F6C"/>
    <w:rsid w:val="000F4683"/>
    <w:rsid w:val="000F4773"/>
    <w:rsid w:val="000F524F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1826"/>
    <w:rsid w:val="00101FCF"/>
    <w:rsid w:val="00103C1D"/>
    <w:rsid w:val="00103DC6"/>
    <w:rsid w:val="00104592"/>
    <w:rsid w:val="00104854"/>
    <w:rsid w:val="00105420"/>
    <w:rsid w:val="00105C9E"/>
    <w:rsid w:val="001062FB"/>
    <w:rsid w:val="00106309"/>
    <w:rsid w:val="001063E6"/>
    <w:rsid w:val="001069BE"/>
    <w:rsid w:val="001070A5"/>
    <w:rsid w:val="001071FD"/>
    <w:rsid w:val="001073B4"/>
    <w:rsid w:val="00107AED"/>
    <w:rsid w:val="0011036E"/>
    <w:rsid w:val="0011089F"/>
    <w:rsid w:val="00111320"/>
    <w:rsid w:val="00111B62"/>
    <w:rsid w:val="00111C50"/>
    <w:rsid w:val="00112100"/>
    <w:rsid w:val="00112160"/>
    <w:rsid w:val="001122D0"/>
    <w:rsid w:val="00113482"/>
    <w:rsid w:val="00113CF4"/>
    <w:rsid w:val="00113EBE"/>
    <w:rsid w:val="00113F54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3DA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4B6A"/>
    <w:rsid w:val="00124ECD"/>
    <w:rsid w:val="001257FA"/>
    <w:rsid w:val="00126A16"/>
    <w:rsid w:val="00126B4A"/>
    <w:rsid w:val="00126F02"/>
    <w:rsid w:val="00127053"/>
    <w:rsid w:val="00130675"/>
    <w:rsid w:val="0013081F"/>
    <w:rsid w:val="001309D0"/>
    <w:rsid w:val="00130A53"/>
    <w:rsid w:val="00131185"/>
    <w:rsid w:val="001315D1"/>
    <w:rsid w:val="00131909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4969"/>
    <w:rsid w:val="0013498F"/>
    <w:rsid w:val="00134BC3"/>
    <w:rsid w:val="00135252"/>
    <w:rsid w:val="0013532A"/>
    <w:rsid w:val="00135343"/>
    <w:rsid w:val="00135584"/>
    <w:rsid w:val="00135A7D"/>
    <w:rsid w:val="00135C17"/>
    <w:rsid w:val="00135FEF"/>
    <w:rsid w:val="00136B48"/>
    <w:rsid w:val="001370A0"/>
    <w:rsid w:val="00137743"/>
    <w:rsid w:val="00137AB5"/>
    <w:rsid w:val="00137BF7"/>
    <w:rsid w:val="00137F0B"/>
    <w:rsid w:val="00137FEB"/>
    <w:rsid w:val="00140167"/>
    <w:rsid w:val="001404CF"/>
    <w:rsid w:val="001406F4"/>
    <w:rsid w:val="001407E9"/>
    <w:rsid w:val="001416C5"/>
    <w:rsid w:val="0014181B"/>
    <w:rsid w:val="00141F86"/>
    <w:rsid w:val="001436D7"/>
    <w:rsid w:val="00143DFB"/>
    <w:rsid w:val="001441B2"/>
    <w:rsid w:val="00144F73"/>
    <w:rsid w:val="00145999"/>
    <w:rsid w:val="00145AF7"/>
    <w:rsid w:val="00146396"/>
    <w:rsid w:val="00146FA9"/>
    <w:rsid w:val="001476CF"/>
    <w:rsid w:val="001507BC"/>
    <w:rsid w:val="00150FBD"/>
    <w:rsid w:val="00151739"/>
    <w:rsid w:val="00151E23"/>
    <w:rsid w:val="001526E0"/>
    <w:rsid w:val="00152760"/>
    <w:rsid w:val="00152EBC"/>
    <w:rsid w:val="00152F0B"/>
    <w:rsid w:val="001530A7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4F1D"/>
    <w:rsid w:val="00165626"/>
    <w:rsid w:val="00165813"/>
    <w:rsid w:val="001659C1"/>
    <w:rsid w:val="001659EA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DC4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3D17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AFD"/>
    <w:rsid w:val="00197DF9"/>
    <w:rsid w:val="001A0308"/>
    <w:rsid w:val="001A03D0"/>
    <w:rsid w:val="001A0400"/>
    <w:rsid w:val="001A04BE"/>
    <w:rsid w:val="001A0522"/>
    <w:rsid w:val="001A0867"/>
    <w:rsid w:val="001A090F"/>
    <w:rsid w:val="001A1149"/>
    <w:rsid w:val="001A1987"/>
    <w:rsid w:val="001A1AA0"/>
    <w:rsid w:val="001A2564"/>
    <w:rsid w:val="001A2AB9"/>
    <w:rsid w:val="001A400D"/>
    <w:rsid w:val="001A4341"/>
    <w:rsid w:val="001A4388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DE"/>
    <w:rsid w:val="001A6CBA"/>
    <w:rsid w:val="001A6FEA"/>
    <w:rsid w:val="001A7573"/>
    <w:rsid w:val="001A78EB"/>
    <w:rsid w:val="001B0319"/>
    <w:rsid w:val="001B0A87"/>
    <w:rsid w:val="001B0B49"/>
    <w:rsid w:val="001B0D97"/>
    <w:rsid w:val="001B138A"/>
    <w:rsid w:val="001B2A5A"/>
    <w:rsid w:val="001B2CD4"/>
    <w:rsid w:val="001B3AA8"/>
    <w:rsid w:val="001B4978"/>
    <w:rsid w:val="001B4BF7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B65"/>
    <w:rsid w:val="001C2C26"/>
    <w:rsid w:val="001C2CC5"/>
    <w:rsid w:val="001C3AE3"/>
    <w:rsid w:val="001C3D2A"/>
    <w:rsid w:val="001C54D6"/>
    <w:rsid w:val="001C5B50"/>
    <w:rsid w:val="001C6372"/>
    <w:rsid w:val="001C6460"/>
    <w:rsid w:val="001C6595"/>
    <w:rsid w:val="001C6CCD"/>
    <w:rsid w:val="001C6E90"/>
    <w:rsid w:val="001D00C1"/>
    <w:rsid w:val="001D0A6F"/>
    <w:rsid w:val="001D0B60"/>
    <w:rsid w:val="001D17BC"/>
    <w:rsid w:val="001D1BB2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D0"/>
    <w:rsid w:val="001E0E2A"/>
    <w:rsid w:val="001E11A5"/>
    <w:rsid w:val="001E1381"/>
    <w:rsid w:val="001E19D4"/>
    <w:rsid w:val="001E1E67"/>
    <w:rsid w:val="001E2185"/>
    <w:rsid w:val="001E241F"/>
    <w:rsid w:val="001E262D"/>
    <w:rsid w:val="001E4091"/>
    <w:rsid w:val="001E4AEC"/>
    <w:rsid w:val="001E54A8"/>
    <w:rsid w:val="001E57C3"/>
    <w:rsid w:val="001E58E2"/>
    <w:rsid w:val="001E5A9B"/>
    <w:rsid w:val="001E5CD6"/>
    <w:rsid w:val="001E608D"/>
    <w:rsid w:val="001E75D3"/>
    <w:rsid w:val="001E7AED"/>
    <w:rsid w:val="001F0525"/>
    <w:rsid w:val="001F0E97"/>
    <w:rsid w:val="001F1409"/>
    <w:rsid w:val="001F20D3"/>
    <w:rsid w:val="001F27AC"/>
    <w:rsid w:val="001F2E11"/>
    <w:rsid w:val="001F3174"/>
    <w:rsid w:val="001F32E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2A"/>
    <w:rsid w:val="0020053D"/>
    <w:rsid w:val="00201F3A"/>
    <w:rsid w:val="0020255E"/>
    <w:rsid w:val="0020296B"/>
    <w:rsid w:val="00202E55"/>
    <w:rsid w:val="00203906"/>
    <w:rsid w:val="00203F96"/>
    <w:rsid w:val="00205619"/>
    <w:rsid w:val="002069B2"/>
    <w:rsid w:val="00206F97"/>
    <w:rsid w:val="00207FA2"/>
    <w:rsid w:val="00207FA3"/>
    <w:rsid w:val="00210205"/>
    <w:rsid w:val="00210A54"/>
    <w:rsid w:val="002110B2"/>
    <w:rsid w:val="00211ADF"/>
    <w:rsid w:val="00212091"/>
    <w:rsid w:val="00212239"/>
    <w:rsid w:val="00212540"/>
    <w:rsid w:val="002129BA"/>
    <w:rsid w:val="002129C7"/>
    <w:rsid w:val="00213118"/>
    <w:rsid w:val="00214D8E"/>
    <w:rsid w:val="00214DA8"/>
    <w:rsid w:val="00215423"/>
    <w:rsid w:val="002154AD"/>
    <w:rsid w:val="002158FA"/>
    <w:rsid w:val="0021610C"/>
    <w:rsid w:val="0021652C"/>
    <w:rsid w:val="00216FE3"/>
    <w:rsid w:val="002177E3"/>
    <w:rsid w:val="00220600"/>
    <w:rsid w:val="00220694"/>
    <w:rsid w:val="00220DBE"/>
    <w:rsid w:val="00220DD6"/>
    <w:rsid w:val="00221525"/>
    <w:rsid w:val="002217A6"/>
    <w:rsid w:val="00221914"/>
    <w:rsid w:val="002224DB"/>
    <w:rsid w:val="00222819"/>
    <w:rsid w:val="00222AB9"/>
    <w:rsid w:val="00222D8D"/>
    <w:rsid w:val="002233CA"/>
    <w:rsid w:val="00223FCB"/>
    <w:rsid w:val="00224149"/>
    <w:rsid w:val="00224653"/>
    <w:rsid w:val="002249CF"/>
    <w:rsid w:val="00224CB7"/>
    <w:rsid w:val="0022520C"/>
    <w:rsid w:val="002252C3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6E6"/>
    <w:rsid w:val="002327CC"/>
    <w:rsid w:val="0023343D"/>
    <w:rsid w:val="0023371E"/>
    <w:rsid w:val="00233795"/>
    <w:rsid w:val="0023392F"/>
    <w:rsid w:val="00233C63"/>
    <w:rsid w:val="00233E5F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1290"/>
    <w:rsid w:val="002514BF"/>
    <w:rsid w:val="00252791"/>
    <w:rsid w:val="00252B6B"/>
    <w:rsid w:val="00252D7A"/>
    <w:rsid w:val="00253495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3E7"/>
    <w:rsid w:val="00266B66"/>
    <w:rsid w:val="00266C73"/>
    <w:rsid w:val="00266ED1"/>
    <w:rsid w:val="002676EE"/>
    <w:rsid w:val="0026793F"/>
    <w:rsid w:val="00267C83"/>
    <w:rsid w:val="002704A5"/>
    <w:rsid w:val="00270A76"/>
    <w:rsid w:val="00271137"/>
    <w:rsid w:val="0027144F"/>
    <w:rsid w:val="00271CC9"/>
    <w:rsid w:val="00271F3A"/>
    <w:rsid w:val="0027204A"/>
    <w:rsid w:val="00272188"/>
    <w:rsid w:val="00273278"/>
    <w:rsid w:val="00273610"/>
    <w:rsid w:val="002737F4"/>
    <w:rsid w:val="002738D4"/>
    <w:rsid w:val="0027393A"/>
    <w:rsid w:val="00274418"/>
    <w:rsid w:val="00274ADD"/>
    <w:rsid w:val="00275240"/>
    <w:rsid w:val="002753DB"/>
    <w:rsid w:val="00275D06"/>
    <w:rsid w:val="00275D3A"/>
    <w:rsid w:val="002769CC"/>
    <w:rsid w:val="00277266"/>
    <w:rsid w:val="002773CA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C2"/>
    <w:rsid w:val="0028280A"/>
    <w:rsid w:val="00283362"/>
    <w:rsid w:val="0028342C"/>
    <w:rsid w:val="00283AF5"/>
    <w:rsid w:val="00283BB1"/>
    <w:rsid w:val="00283BFE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D5C"/>
    <w:rsid w:val="002961C7"/>
    <w:rsid w:val="00296227"/>
    <w:rsid w:val="00296246"/>
    <w:rsid w:val="0029649F"/>
    <w:rsid w:val="002967C7"/>
    <w:rsid w:val="00296863"/>
    <w:rsid w:val="00296F44"/>
    <w:rsid w:val="002973AC"/>
    <w:rsid w:val="0029755C"/>
    <w:rsid w:val="0029777D"/>
    <w:rsid w:val="002A055E"/>
    <w:rsid w:val="002A07AE"/>
    <w:rsid w:val="002A14AC"/>
    <w:rsid w:val="002A169E"/>
    <w:rsid w:val="002A1D4E"/>
    <w:rsid w:val="002A1F31"/>
    <w:rsid w:val="002A2869"/>
    <w:rsid w:val="002A2DEE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0E2D"/>
    <w:rsid w:val="002B12C2"/>
    <w:rsid w:val="002B1D35"/>
    <w:rsid w:val="002B24D6"/>
    <w:rsid w:val="002B2913"/>
    <w:rsid w:val="002B2B71"/>
    <w:rsid w:val="002B2F4E"/>
    <w:rsid w:val="002B329A"/>
    <w:rsid w:val="002B3622"/>
    <w:rsid w:val="002B3941"/>
    <w:rsid w:val="002B474E"/>
    <w:rsid w:val="002B498C"/>
    <w:rsid w:val="002B54B1"/>
    <w:rsid w:val="002B57D0"/>
    <w:rsid w:val="002B6292"/>
    <w:rsid w:val="002B675C"/>
    <w:rsid w:val="002B7891"/>
    <w:rsid w:val="002B7953"/>
    <w:rsid w:val="002B7C28"/>
    <w:rsid w:val="002C04B8"/>
    <w:rsid w:val="002C1ACC"/>
    <w:rsid w:val="002C1B7F"/>
    <w:rsid w:val="002C2B76"/>
    <w:rsid w:val="002C2C35"/>
    <w:rsid w:val="002C3672"/>
    <w:rsid w:val="002C371F"/>
    <w:rsid w:val="002C3FDB"/>
    <w:rsid w:val="002C4053"/>
    <w:rsid w:val="002C41E6"/>
    <w:rsid w:val="002C447B"/>
    <w:rsid w:val="002C4581"/>
    <w:rsid w:val="002C4FD8"/>
    <w:rsid w:val="002C5CF8"/>
    <w:rsid w:val="002C5E78"/>
    <w:rsid w:val="002C75EE"/>
    <w:rsid w:val="002C775A"/>
    <w:rsid w:val="002C7978"/>
    <w:rsid w:val="002D071A"/>
    <w:rsid w:val="002D213D"/>
    <w:rsid w:val="002D2F80"/>
    <w:rsid w:val="002D2FC7"/>
    <w:rsid w:val="002D329C"/>
    <w:rsid w:val="002D334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39E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3B7C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11C"/>
    <w:rsid w:val="0030163B"/>
    <w:rsid w:val="003019F6"/>
    <w:rsid w:val="00301CE6"/>
    <w:rsid w:val="00302024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48A4"/>
    <w:rsid w:val="0030495E"/>
    <w:rsid w:val="0030501F"/>
    <w:rsid w:val="00306764"/>
    <w:rsid w:val="00306A8A"/>
    <w:rsid w:val="00307736"/>
    <w:rsid w:val="00307915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0FD4"/>
    <w:rsid w:val="00321008"/>
    <w:rsid w:val="00321321"/>
    <w:rsid w:val="003214DD"/>
    <w:rsid w:val="00322518"/>
    <w:rsid w:val="00322C9F"/>
    <w:rsid w:val="003242C0"/>
    <w:rsid w:val="00324891"/>
    <w:rsid w:val="00324D23"/>
    <w:rsid w:val="00324DC2"/>
    <w:rsid w:val="00325212"/>
    <w:rsid w:val="003255B9"/>
    <w:rsid w:val="00326135"/>
    <w:rsid w:val="00326312"/>
    <w:rsid w:val="003263A3"/>
    <w:rsid w:val="00326FD0"/>
    <w:rsid w:val="00327375"/>
    <w:rsid w:val="003275D3"/>
    <w:rsid w:val="00327B0C"/>
    <w:rsid w:val="00327DC8"/>
    <w:rsid w:val="00331751"/>
    <w:rsid w:val="00331776"/>
    <w:rsid w:val="00332089"/>
    <w:rsid w:val="0033242C"/>
    <w:rsid w:val="003326AD"/>
    <w:rsid w:val="003330C7"/>
    <w:rsid w:val="00333DCB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AB4"/>
    <w:rsid w:val="00336BDA"/>
    <w:rsid w:val="00336C7B"/>
    <w:rsid w:val="0033743B"/>
    <w:rsid w:val="00337466"/>
    <w:rsid w:val="0033785D"/>
    <w:rsid w:val="003400A7"/>
    <w:rsid w:val="00340656"/>
    <w:rsid w:val="00340EA5"/>
    <w:rsid w:val="00341277"/>
    <w:rsid w:val="003415A5"/>
    <w:rsid w:val="0034182A"/>
    <w:rsid w:val="00342BD7"/>
    <w:rsid w:val="003439FF"/>
    <w:rsid w:val="00343A4E"/>
    <w:rsid w:val="00343DEB"/>
    <w:rsid w:val="0034496F"/>
    <w:rsid w:val="00345066"/>
    <w:rsid w:val="003459ED"/>
    <w:rsid w:val="00345B08"/>
    <w:rsid w:val="003462A1"/>
    <w:rsid w:val="00346DB5"/>
    <w:rsid w:val="00347358"/>
    <w:rsid w:val="0034741C"/>
    <w:rsid w:val="0034766C"/>
    <w:rsid w:val="003477B1"/>
    <w:rsid w:val="00347B42"/>
    <w:rsid w:val="003504BB"/>
    <w:rsid w:val="00350DC0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5771B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5497"/>
    <w:rsid w:val="00367396"/>
    <w:rsid w:val="00367AFC"/>
    <w:rsid w:val="0037013B"/>
    <w:rsid w:val="00370E47"/>
    <w:rsid w:val="00371043"/>
    <w:rsid w:val="0037289C"/>
    <w:rsid w:val="00373593"/>
    <w:rsid w:val="00373A15"/>
    <w:rsid w:val="00374248"/>
    <w:rsid w:val="003742AC"/>
    <w:rsid w:val="00374B4B"/>
    <w:rsid w:val="00375F71"/>
    <w:rsid w:val="00377440"/>
    <w:rsid w:val="00377703"/>
    <w:rsid w:val="00377A36"/>
    <w:rsid w:val="00377CE1"/>
    <w:rsid w:val="003807F1"/>
    <w:rsid w:val="00380C36"/>
    <w:rsid w:val="003810E5"/>
    <w:rsid w:val="00381151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34A"/>
    <w:rsid w:val="00390788"/>
    <w:rsid w:val="00390EBB"/>
    <w:rsid w:val="003910AF"/>
    <w:rsid w:val="00391A43"/>
    <w:rsid w:val="00391E17"/>
    <w:rsid w:val="00392981"/>
    <w:rsid w:val="003929CC"/>
    <w:rsid w:val="003932A1"/>
    <w:rsid w:val="003939FF"/>
    <w:rsid w:val="0039409A"/>
    <w:rsid w:val="003950F6"/>
    <w:rsid w:val="003951A1"/>
    <w:rsid w:val="00395A3E"/>
    <w:rsid w:val="00395BF1"/>
    <w:rsid w:val="00396A0E"/>
    <w:rsid w:val="00397435"/>
    <w:rsid w:val="00397DF6"/>
    <w:rsid w:val="003A0284"/>
    <w:rsid w:val="003A0B18"/>
    <w:rsid w:val="003A11DE"/>
    <w:rsid w:val="003A1249"/>
    <w:rsid w:val="003A1C88"/>
    <w:rsid w:val="003A1D21"/>
    <w:rsid w:val="003A1D41"/>
    <w:rsid w:val="003A2223"/>
    <w:rsid w:val="003A2366"/>
    <w:rsid w:val="003A273C"/>
    <w:rsid w:val="003A2A0F"/>
    <w:rsid w:val="003A2F36"/>
    <w:rsid w:val="003A3239"/>
    <w:rsid w:val="003A3376"/>
    <w:rsid w:val="003A3831"/>
    <w:rsid w:val="003A3DA2"/>
    <w:rsid w:val="003A412B"/>
    <w:rsid w:val="003A4505"/>
    <w:rsid w:val="003A45A1"/>
    <w:rsid w:val="003A501A"/>
    <w:rsid w:val="003A54B2"/>
    <w:rsid w:val="003A5518"/>
    <w:rsid w:val="003A57CE"/>
    <w:rsid w:val="003A5B0A"/>
    <w:rsid w:val="003A5C06"/>
    <w:rsid w:val="003A66D8"/>
    <w:rsid w:val="003A6962"/>
    <w:rsid w:val="003A6BAC"/>
    <w:rsid w:val="003A6EE8"/>
    <w:rsid w:val="003A7026"/>
    <w:rsid w:val="003A72C8"/>
    <w:rsid w:val="003A73EA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3E66"/>
    <w:rsid w:val="003B42C9"/>
    <w:rsid w:val="003B4543"/>
    <w:rsid w:val="003B52A6"/>
    <w:rsid w:val="003B54EB"/>
    <w:rsid w:val="003B5AAF"/>
    <w:rsid w:val="003B673F"/>
    <w:rsid w:val="003B6D2F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199F"/>
    <w:rsid w:val="003C1C08"/>
    <w:rsid w:val="003C2057"/>
    <w:rsid w:val="003C2702"/>
    <w:rsid w:val="003C2C0F"/>
    <w:rsid w:val="003C2D9F"/>
    <w:rsid w:val="003C3532"/>
    <w:rsid w:val="003C4D05"/>
    <w:rsid w:val="003C5B2C"/>
    <w:rsid w:val="003C5D41"/>
    <w:rsid w:val="003C6416"/>
    <w:rsid w:val="003C6852"/>
    <w:rsid w:val="003C6BF2"/>
    <w:rsid w:val="003C6E41"/>
    <w:rsid w:val="003C6F6B"/>
    <w:rsid w:val="003C7007"/>
    <w:rsid w:val="003C701C"/>
    <w:rsid w:val="003C7468"/>
    <w:rsid w:val="003C7806"/>
    <w:rsid w:val="003C7B5E"/>
    <w:rsid w:val="003C7DAA"/>
    <w:rsid w:val="003D109F"/>
    <w:rsid w:val="003D2087"/>
    <w:rsid w:val="003D2478"/>
    <w:rsid w:val="003D24C6"/>
    <w:rsid w:val="003D29D9"/>
    <w:rsid w:val="003D2A72"/>
    <w:rsid w:val="003D30BA"/>
    <w:rsid w:val="003D31D4"/>
    <w:rsid w:val="003D32BF"/>
    <w:rsid w:val="003D3445"/>
    <w:rsid w:val="003D3492"/>
    <w:rsid w:val="003D36FB"/>
    <w:rsid w:val="003D3C45"/>
    <w:rsid w:val="003D405E"/>
    <w:rsid w:val="003D42EF"/>
    <w:rsid w:val="003D4D62"/>
    <w:rsid w:val="003D55D0"/>
    <w:rsid w:val="003D5B1F"/>
    <w:rsid w:val="003D6859"/>
    <w:rsid w:val="003D7C92"/>
    <w:rsid w:val="003D7FE6"/>
    <w:rsid w:val="003E0B88"/>
    <w:rsid w:val="003E0C3C"/>
    <w:rsid w:val="003E12FF"/>
    <w:rsid w:val="003E15FA"/>
    <w:rsid w:val="003E212A"/>
    <w:rsid w:val="003E2690"/>
    <w:rsid w:val="003E2E11"/>
    <w:rsid w:val="003E3116"/>
    <w:rsid w:val="003E343E"/>
    <w:rsid w:val="003E3854"/>
    <w:rsid w:val="003E4513"/>
    <w:rsid w:val="003E4C0D"/>
    <w:rsid w:val="003E50DB"/>
    <w:rsid w:val="003E5575"/>
    <w:rsid w:val="003E55B4"/>
    <w:rsid w:val="003E55E4"/>
    <w:rsid w:val="003E58DC"/>
    <w:rsid w:val="003E5973"/>
    <w:rsid w:val="003E5FD2"/>
    <w:rsid w:val="003E6304"/>
    <w:rsid w:val="003E670B"/>
    <w:rsid w:val="003E69B6"/>
    <w:rsid w:val="003E74E3"/>
    <w:rsid w:val="003F05C7"/>
    <w:rsid w:val="003F0946"/>
    <w:rsid w:val="003F11A8"/>
    <w:rsid w:val="003F19E9"/>
    <w:rsid w:val="003F1A4E"/>
    <w:rsid w:val="003F26B1"/>
    <w:rsid w:val="003F2A8F"/>
    <w:rsid w:val="003F2CD4"/>
    <w:rsid w:val="003F2FC5"/>
    <w:rsid w:val="003F34A9"/>
    <w:rsid w:val="003F3AF8"/>
    <w:rsid w:val="003F3C97"/>
    <w:rsid w:val="003F4152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D26"/>
    <w:rsid w:val="00402E2B"/>
    <w:rsid w:val="0040319A"/>
    <w:rsid w:val="00403D19"/>
    <w:rsid w:val="00403E09"/>
    <w:rsid w:val="00403F82"/>
    <w:rsid w:val="0040488A"/>
    <w:rsid w:val="00404E32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0DF"/>
    <w:rsid w:val="004155D7"/>
    <w:rsid w:val="00416339"/>
    <w:rsid w:val="0041659B"/>
    <w:rsid w:val="004169BF"/>
    <w:rsid w:val="004176D9"/>
    <w:rsid w:val="0042027A"/>
    <w:rsid w:val="004202B8"/>
    <w:rsid w:val="00420800"/>
    <w:rsid w:val="00420AEF"/>
    <w:rsid w:val="00420D99"/>
    <w:rsid w:val="00421105"/>
    <w:rsid w:val="00421171"/>
    <w:rsid w:val="00421488"/>
    <w:rsid w:val="004229CE"/>
    <w:rsid w:val="00422FA1"/>
    <w:rsid w:val="0042400D"/>
    <w:rsid w:val="004242F4"/>
    <w:rsid w:val="0042445D"/>
    <w:rsid w:val="004246DC"/>
    <w:rsid w:val="004246FA"/>
    <w:rsid w:val="00424C3A"/>
    <w:rsid w:val="00425494"/>
    <w:rsid w:val="00425572"/>
    <w:rsid w:val="00425834"/>
    <w:rsid w:val="00425D6E"/>
    <w:rsid w:val="00425F91"/>
    <w:rsid w:val="004261FD"/>
    <w:rsid w:val="00426223"/>
    <w:rsid w:val="00426920"/>
    <w:rsid w:val="00427248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AC"/>
    <w:rsid w:val="00443B5A"/>
    <w:rsid w:val="00443D65"/>
    <w:rsid w:val="00443FDE"/>
    <w:rsid w:val="00444406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47000"/>
    <w:rsid w:val="0045002C"/>
    <w:rsid w:val="00450D0A"/>
    <w:rsid w:val="0045143B"/>
    <w:rsid w:val="004517AA"/>
    <w:rsid w:val="004518B9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3F1C"/>
    <w:rsid w:val="00454823"/>
    <w:rsid w:val="00455BD2"/>
    <w:rsid w:val="00456212"/>
    <w:rsid w:val="00457565"/>
    <w:rsid w:val="00457B71"/>
    <w:rsid w:val="00457D52"/>
    <w:rsid w:val="0046019C"/>
    <w:rsid w:val="00460518"/>
    <w:rsid w:val="004612D2"/>
    <w:rsid w:val="00461D23"/>
    <w:rsid w:val="00461FE7"/>
    <w:rsid w:val="004622BE"/>
    <w:rsid w:val="00462352"/>
    <w:rsid w:val="004625E4"/>
    <w:rsid w:val="0046356A"/>
    <w:rsid w:val="00463A78"/>
    <w:rsid w:val="00463B60"/>
    <w:rsid w:val="00463CC6"/>
    <w:rsid w:val="00464211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1F51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6549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055"/>
    <w:rsid w:val="0048591F"/>
    <w:rsid w:val="00485CAB"/>
    <w:rsid w:val="0048657C"/>
    <w:rsid w:val="0048722F"/>
    <w:rsid w:val="00487464"/>
    <w:rsid w:val="00490781"/>
    <w:rsid w:val="00491EB7"/>
    <w:rsid w:val="00492016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D8D"/>
    <w:rsid w:val="004A2150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239"/>
    <w:rsid w:val="004B0542"/>
    <w:rsid w:val="004B084E"/>
    <w:rsid w:val="004B0BFE"/>
    <w:rsid w:val="004B0D8C"/>
    <w:rsid w:val="004B0E16"/>
    <w:rsid w:val="004B0FCA"/>
    <w:rsid w:val="004B14CC"/>
    <w:rsid w:val="004B1812"/>
    <w:rsid w:val="004B1848"/>
    <w:rsid w:val="004B1B53"/>
    <w:rsid w:val="004B20C2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853"/>
    <w:rsid w:val="004B7C0C"/>
    <w:rsid w:val="004B7D0C"/>
    <w:rsid w:val="004C0240"/>
    <w:rsid w:val="004C060C"/>
    <w:rsid w:val="004C0A6D"/>
    <w:rsid w:val="004C13CD"/>
    <w:rsid w:val="004C1474"/>
    <w:rsid w:val="004C1834"/>
    <w:rsid w:val="004C22EA"/>
    <w:rsid w:val="004C2EBD"/>
    <w:rsid w:val="004C342C"/>
    <w:rsid w:val="004C3898"/>
    <w:rsid w:val="004C3F87"/>
    <w:rsid w:val="004C4FC6"/>
    <w:rsid w:val="004C5595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3B3A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793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640B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72C"/>
    <w:rsid w:val="004F48B2"/>
    <w:rsid w:val="004F4CD9"/>
    <w:rsid w:val="004F4DA3"/>
    <w:rsid w:val="004F52C3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6F5B"/>
    <w:rsid w:val="005071A8"/>
    <w:rsid w:val="00507669"/>
    <w:rsid w:val="00507935"/>
    <w:rsid w:val="005104AC"/>
    <w:rsid w:val="005108D8"/>
    <w:rsid w:val="00510A04"/>
    <w:rsid w:val="00511462"/>
    <w:rsid w:val="005116F9"/>
    <w:rsid w:val="0051177A"/>
    <w:rsid w:val="005119AF"/>
    <w:rsid w:val="00512133"/>
    <w:rsid w:val="00512326"/>
    <w:rsid w:val="0051269F"/>
    <w:rsid w:val="005130CF"/>
    <w:rsid w:val="00513547"/>
    <w:rsid w:val="00513BB4"/>
    <w:rsid w:val="00513BC2"/>
    <w:rsid w:val="00514774"/>
    <w:rsid w:val="00514AD2"/>
    <w:rsid w:val="00514B54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BAB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899"/>
    <w:rsid w:val="00523D58"/>
    <w:rsid w:val="00524244"/>
    <w:rsid w:val="00524735"/>
    <w:rsid w:val="00524D78"/>
    <w:rsid w:val="00525D24"/>
    <w:rsid w:val="00526080"/>
    <w:rsid w:val="00526B4F"/>
    <w:rsid w:val="00527001"/>
    <w:rsid w:val="00527087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5324"/>
    <w:rsid w:val="0053590F"/>
    <w:rsid w:val="00535F8E"/>
    <w:rsid w:val="005365A2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1199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6E9"/>
    <w:rsid w:val="00545875"/>
    <w:rsid w:val="00545D0C"/>
    <w:rsid w:val="005463EB"/>
    <w:rsid w:val="00546669"/>
    <w:rsid w:val="00546970"/>
    <w:rsid w:val="00547702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4F2F"/>
    <w:rsid w:val="00555E8E"/>
    <w:rsid w:val="00556187"/>
    <w:rsid w:val="00556676"/>
    <w:rsid w:val="00556A3D"/>
    <w:rsid w:val="00556AAE"/>
    <w:rsid w:val="00556B30"/>
    <w:rsid w:val="00556BE3"/>
    <w:rsid w:val="0055717B"/>
    <w:rsid w:val="00557A00"/>
    <w:rsid w:val="0056095D"/>
    <w:rsid w:val="00560E50"/>
    <w:rsid w:val="00560E76"/>
    <w:rsid w:val="005610C1"/>
    <w:rsid w:val="0056121F"/>
    <w:rsid w:val="00561F1D"/>
    <w:rsid w:val="005628B7"/>
    <w:rsid w:val="00562F9D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413"/>
    <w:rsid w:val="0057763F"/>
    <w:rsid w:val="00577CBB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87CC4"/>
    <w:rsid w:val="005900FA"/>
    <w:rsid w:val="005903D0"/>
    <w:rsid w:val="00590592"/>
    <w:rsid w:val="00591095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4CDE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93F"/>
    <w:rsid w:val="005A2B1E"/>
    <w:rsid w:val="005A2E5E"/>
    <w:rsid w:val="005A31F8"/>
    <w:rsid w:val="005A3A20"/>
    <w:rsid w:val="005A3CE5"/>
    <w:rsid w:val="005A454C"/>
    <w:rsid w:val="005A4AF0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345"/>
    <w:rsid w:val="005B64F5"/>
    <w:rsid w:val="005B650D"/>
    <w:rsid w:val="005B6E3F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3FF"/>
    <w:rsid w:val="005C25CE"/>
    <w:rsid w:val="005C27FE"/>
    <w:rsid w:val="005C3F54"/>
    <w:rsid w:val="005C3FFA"/>
    <w:rsid w:val="005C5C12"/>
    <w:rsid w:val="005C5D23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6EB0"/>
    <w:rsid w:val="005D779A"/>
    <w:rsid w:val="005D7ED5"/>
    <w:rsid w:val="005E21A8"/>
    <w:rsid w:val="005E3458"/>
    <w:rsid w:val="005E385F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3DE4"/>
    <w:rsid w:val="00604526"/>
    <w:rsid w:val="006048AF"/>
    <w:rsid w:val="00604F14"/>
    <w:rsid w:val="006055B5"/>
    <w:rsid w:val="00606595"/>
    <w:rsid w:val="006069AE"/>
    <w:rsid w:val="0061075F"/>
    <w:rsid w:val="00610923"/>
    <w:rsid w:val="00611754"/>
    <w:rsid w:val="00611B83"/>
    <w:rsid w:val="00611F2D"/>
    <w:rsid w:val="00611F3E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178A2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DF6"/>
    <w:rsid w:val="00621F8B"/>
    <w:rsid w:val="00622283"/>
    <w:rsid w:val="00622947"/>
    <w:rsid w:val="00623154"/>
    <w:rsid w:val="006234A6"/>
    <w:rsid w:val="0062430F"/>
    <w:rsid w:val="006245D4"/>
    <w:rsid w:val="006247C8"/>
    <w:rsid w:val="00624945"/>
    <w:rsid w:val="00625578"/>
    <w:rsid w:val="00625D20"/>
    <w:rsid w:val="00625EF5"/>
    <w:rsid w:val="006262E8"/>
    <w:rsid w:val="0062654B"/>
    <w:rsid w:val="006268F9"/>
    <w:rsid w:val="00626A71"/>
    <w:rsid w:val="006275F0"/>
    <w:rsid w:val="00630001"/>
    <w:rsid w:val="006308B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4F6"/>
    <w:rsid w:val="006368D3"/>
    <w:rsid w:val="00636F30"/>
    <w:rsid w:val="006377EC"/>
    <w:rsid w:val="00637BF4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4AE0"/>
    <w:rsid w:val="00645816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466"/>
    <w:rsid w:val="00652754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3F62"/>
    <w:rsid w:val="006654B8"/>
    <w:rsid w:val="006655EE"/>
    <w:rsid w:val="00666804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075"/>
    <w:rsid w:val="0067218F"/>
    <w:rsid w:val="006734DB"/>
    <w:rsid w:val="00673BDC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6D4"/>
    <w:rsid w:val="00680F2D"/>
    <w:rsid w:val="00681003"/>
    <w:rsid w:val="006817C9"/>
    <w:rsid w:val="00681C5F"/>
    <w:rsid w:val="00683ECE"/>
    <w:rsid w:val="00684DBE"/>
    <w:rsid w:val="00684E0B"/>
    <w:rsid w:val="0068545F"/>
    <w:rsid w:val="00686261"/>
    <w:rsid w:val="00686715"/>
    <w:rsid w:val="0069077F"/>
    <w:rsid w:val="0069090A"/>
    <w:rsid w:val="006915E1"/>
    <w:rsid w:val="006917CC"/>
    <w:rsid w:val="00692145"/>
    <w:rsid w:val="0069224A"/>
    <w:rsid w:val="00692A31"/>
    <w:rsid w:val="00692E37"/>
    <w:rsid w:val="0069363A"/>
    <w:rsid w:val="00693AD2"/>
    <w:rsid w:val="00693F78"/>
    <w:rsid w:val="00693FA3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482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27F1"/>
    <w:rsid w:val="006B33BE"/>
    <w:rsid w:val="006B42E7"/>
    <w:rsid w:val="006B5093"/>
    <w:rsid w:val="006B50CF"/>
    <w:rsid w:val="006B52F9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41C"/>
    <w:rsid w:val="006C1514"/>
    <w:rsid w:val="006C1B69"/>
    <w:rsid w:val="006C209A"/>
    <w:rsid w:val="006C3523"/>
    <w:rsid w:val="006C376F"/>
    <w:rsid w:val="006C41E6"/>
    <w:rsid w:val="006C450A"/>
    <w:rsid w:val="006C5B0C"/>
    <w:rsid w:val="006C5EC9"/>
    <w:rsid w:val="006C6059"/>
    <w:rsid w:val="006C6355"/>
    <w:rsid w:val="006C63BE"/>
    <w:rsid w:val="006C64EC"/>
    <w:rsid w:val="006C6E2B"/>
    <w:rsid w:val="006C6FB1"/>
    <w:rsid w:val="006C74A0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2C"/>
    <w:rsid w:val="006D7295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4CC"/>
    <w:rsid w:val="006F3CDE"/>
    <w:rsid w:val="006F3F31"/>
    <w:rsid w:val="006F47B3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19EC"/>
    <w:rsid w:val="00701D68"/>
    <w:rsid w:val="00701DB3"/>
    <w:rsid w:val="0070346E"/>
    <w:rsid w:val="00704EDB"/>
    <w:rsid w:val="0070532C"/>
    <w:rsid w:val="00706101"/>
    <w:rsid w:val="0070686B"/>
    <w:rsid w:val="00706A21"/>
    <w:rsid w:val="00706B75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781"/>
    <w:rsid w:val="00720A12"/>
    <w:rsid w:val="00720C60"/>
    <w:rsid w:val="0072118A"/>
    <w:rsid w:val="00722680"/>
    <w:rsid w:val="00722D1D"/>
    <w:rsid w:val="00723536"/>
    <w:rsid w:val="007238A6"/>
    <w:rsid w:val="00724A4E"/>
    <w:rsid w:val="00724DD8"/>
    <w:rsid w:val="00725827"/>
    <w:rsid w:val="00725AE1"/>
    <w:rsid w:val="00725F7E"/>
    <w:rsid w:val="00726EA6"/>
    <w:rsid w:val="00726FE5"/>
    <w:rsid w:val="00727208"/>
    <w:rsid w:val="00727680"/>
    <w:rsid w:val="00727AFB"/>
    <w:rsid w:val="00730D92"/>
    <w:rsid w:val="00730E0D"/>
    <w:rsid w:val="00732401"/>
    <w:rsid w:val="0073318C"/>
    <w:rsid w:val="007348B1"/>
    <w:rsid w:val="00734CCA"/>
    <w:rsid w:val="00735026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D1F"/>
    <w:rsid w:val="00742D26"/>
    <w:rsid w:val="00742E6C"/>
    <w:rsid w:val="00743732"/>
    <w:rsid w:val="007438E0"/>
    <w:rsid w:val="007441FB"/>
    <w:rsid w:val="00744514"/>
    <w:rsid w:val="007445A0"/>
    <w:rsid w:val="007448AF"/>
    <w:rsid w:val="00744BD9"/>
    <w:rsid w:val="0074524B"/>
    <w:rsid w:val="0074541A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C4D"/>
    <w:rsid w:val="00751C91"/>
    <w:rsid w:val="00751DB7"/>
    <w:rsid w:val="00752D01"/>
    <w:rsid w:val="00753476"/>
    <w:rsid w:val="007541E2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2F"/>
    <w:rsid w:val="007627AF"/>
    <w:rsid w:val="00762F5A"/>
    <w:rsid w:val="00763317"/>
    <w:rsid w:val="0076357F"/>
    <w:rsid w:val="007635FB"/>
    <w:rsid w:val="00763E29"/>
    <w:rsid w:val="007645E3"/>
    <w:rsid w:val="00764A93"/>
    <w:rsid w:val="00765177"/>
    <w:rsid w:val="00765281"/>
    <w:rsid w:val="0076592B"/>
    <w:rsid w:val="00766949"/>
    <w:rsid w:val="00766BAD"/>
    <w:rsid w:val="0076741D"/>
    <w:rsid w:val="0076771E"/>
    <w:rsid w:val="00767A44"/>
    <w:rsid w:val="00767C98"/>
    <w:rsid w:val="00770A79"/>
    <w:rsid w:val="00770E2A"/>
    <w:rsid w:val="00770E70"/>
    <w:rsid w:val="007713F6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5EAF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717"/>
    <w:rsid w:val="007878D6"/>
    <w:rsid w:val="00787D6F"/>
    <w:rsid w:val="00787FFE"/>
    <w:rsid w:val="007910D8"/>
    <w:rsid w:val="00791411"/>
    <w:rsid w:val="00791C1F"/>
    <w:rsid w:val="00791CA3"/>
    <w:rsid w:val="007923CE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0413"/>
    <w:rsid w:val="007A07C0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D00"/>
    <w:rsid w:val="007A71E5"/>
    <w:rsid w:val="007A74C6"/>
    <w:rsid w:val="007A7541"/>
    <w:rsid w:val="007B0037"/>
    <w:rsid w:val="007B0069"/>
    <w:rsid w:val="007B0F9D"/>
    <w:rsid w:val="007B15F3"/>
    <w:rsid w:val="007B18BA"/>
    <w:rsid w:val="007B1A66"/>
    <w:rsid w:val="007B229E"/>
    <w:rsid w:val="007B2340"/>
    <w:rsid w:val="007B2410"/>
    <w:rsid w:val="007B2985"/>
    <w:rsid w:val="007B2BCC"/>
    <w:rsid w:val="007B3802"/>
    <w:rsid w:val="007B397A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B7A85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E5"/>
    <w:rsid w:val="007D0A8D"/>
    <w:rsid w:val="007D0BE6"/>
    <w:rsid w:val="007D243D"/>
    <w:rsid w:val="007D2579"/>
    <w:rsid w:val="007D25B7"/>
    <w:rsid w:val="007D27A8"/>
    <w:rsid w:val="007D2EDB"/>
    <w:rsid w:val="007D351D"/>
    <w:rsid w:val="007D3918"/>
    <w:rsid w:val="007D3FB3"/>
    <w:rsid w:val="007D41BD"/>
    <w:rsid w:val="007D44CF"/>
    <w:rsid w:val="007D4CBB"/>
    <w:rsid w:val="007D4FDE"/>
    <w:rsid w:val="007D5275"/>
    <w:rsid w:val="007D577D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181"/>
    <w:rsid w:val="007E0425"/>
    <w:rsid w:val="007E07D7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66E"/>
    <w:rsid w:val="007E58F9"/>
    <w:rsid w:val="007E7091"/>
    <w:rsid w:val="007E7485"/>
    <w:rsid w:val="007E7FE0"/>
    <w:rsid w:val="007F06DB"/>
    <w:rsid w:val="007F14BE"/>
    <w:rsid w:val="007F20A8"/>
    <w:rsid w:val="007F234A"/>
    <w:rsid w:val="007F2381"/>
    <w:rsid w:val="007F2797"/>
    <w:rsid w:val="007F2894"/>
    <w:rsid w:val="007F2CE3"/>
    <w:rsid w:val="007F33AF"/>
    <w:rsid w:val="007F33F9"/>
    <w:rsid w:val="007F3745"/>
    <w:rsid w:val="007F37F9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C0B"/>
    <w:rsid w:val="00800F2D"/>
    <w:rsid w:val="00800FB2"/>
    <w:rsid w:val="008011A0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C98"/>
    <w:rsid w:val="00805CC8"/>
    <w:rsid w:val="0080605F"/>
    <w:rsid w:val="008065D3"/>
    <w:rsid w:val="00806A15"/>
    <w:rsid w:val="00807786"/>
    <w:rsid w:val="008079FC"/>
    <w:rsid w:val="00807CC4"/>
    <w:rsid w:val="00807F45"/>
    <w:rsid w:val="008104D0"/>
    <w:rsid w:val="0081158B"/>
    <w:rsid w:val="00811FCB"/>
    <w:rsid w:val="0081232F"/>
    <w:rsid w:val="008126BA"/>
    <w:rsid w:val="00814456"/>
    <w:rsid w:val="00814521"/>
    <w:rsid w:val="00814A1C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16D"/>
    <w:rsid w:val="008277F6"/>
    <w:rsid w:val="00827D6F"/>
    <w:rsid w:val="00830388"/>
    <w:rsid w:val="008303E5"/>
    <w:rsid w:val="008309B3"/>
    <w:rsid w:val="00830C46"/>
    <w:rsid w:val="00830F96"/>
    <w:rsid w:val="008312E6"/>
    <w:rsid w:val="00832BC6"/>
    <w:rsid w:val="0083364C"/>
    <w:rsid w:val="0083457C"/>
    <w:rsid w:val="00834580"/>
    <w:rsid w:val="00834F36"/>
    <w:rsid w:val="008362AE"/>
    <w:rsid w:val="00836A23"/>
    <w:rsid w:val="00836E51"/>
    <w:rsid w:val="00836E69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79D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65"/>
    <w:rsid w:val="00850B9F"/>
    <w:rsid w:val="00850E48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A19"/>
    <w:rsid w:val="00856A28"/>
    <w:rsid w:val="00856BE9"/>
    <w:rsid w:val="00857351"/>
    <w:rsid w:val="008574C1"/>
    <w:rsid w:val="00857FB0"/>
    <w:rsid w:val="008604CC"/>
    <w:rsid w:val="00860FBE"/>
    <w:rsid w:val="0086143B"/>
    <w:rsid w:val="008615C6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67D77"/>
    <w:rsid w:val="008702FE"/>
    <w:rsid w:val="008706D4"/>
    <w:rsid w:val="008709CF"/>
    <w:rsid w:val="00870C57"/>
    <w:rsid w:val="00870DE8"/>
    <w:rsid w:val="00870F8A"/>
    <w:rsid w:val="00871775"/>
    <w:rsid w:val="008719A4"/>
    <w:rsid w:val="00871D23"/>
    <w:rsid w:val="008720CB"/>
    <w:rsid w:val="00872353"/>
    <w:rsid w:val="008723D9"/>
    <w:rsid w:val="00872A01"/>
    <w:rsid w:val="00873EF4"/>
    <w:rsid w:val="008741E6"/>
    <w:rsid w:val="008742DA"/>
    <w:rsid w:val="00874312"/>
    <w:rsid w:val="0087437C"/>
    <w:rsid w:val="00874E2E"/>
    <w:rsid w:val="00875020"/>
    <w:rsid w:val="00875270"/>
    <w:rsid w:val="0087567F"/>
    <w:rsid w:val="00875CD7"/>
    <w:rsid w:val="00875F72"/>
    <w:rsid w:val="00876586"/>
    <w:rsid w:val="008765C0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BAC"/>
    <w:rsid w:val="00881E9F"/>
    <w:rsid w:val="00882E4B"/>
    <w:rsid w:val="00882E5B"/>
    <w:rsid w:val="008832CE"/>
    <w:rsid w:val="0088330C"/>
    <w:rsid w:val="00883E4F"/>
    <w:rsid w:val="00883F9C"/>
    <w:rsid w:val="00884491"/>
    <w:rsid w:val="00884D0A"/>
    <w:rsid w:val="00885382"/>
    <w:rsid w:val="00885B61"/>
    <w:rsid w:val="008863D2"/>
    <w:rsid w:val="00886CF5"/>
    <w:rsid w:val="008872AB"/>
    <w:rsid w:val="0088743E"/>
    <w:rsid w:val="008875F1"/>
    <w:rsid w:val="0089024D"/>
    <w:rsid w:val="00891167"/>
    <w:rsid w:val="00891B4E"/>
    <w:rsid w:val="008921ED"/>
    <w:rsid w:val="00892365"/>
    <w:rsid w:val="00892FCA"/>
    <w:rsid w:val="008933C5"/>
    <w:rsid w:val="008934F0"/>
    <w:rsid w:val="008937E9"/>
    <w:rsid w:val="00893B9A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96D93"/>
    <w:rsid w:val="008A0055"/>
    <w:rsid w:val="008A0555"/>
    <w:rsid w:val="008A068B"/>
    <w:rsid w:val="008A06EF"/>
    <w:rsid w:val="008A10A9"/>
    <w:rsid w:val="008A1417"/>
    <w:rsid w:val="008A21FF"/>
    <w:rsid w:val="008A226A"/>
    <w:rsid w:val="008A23A8"/>
    <w:rsid w:val="008A2A9B"/>
    <w:rsid w:val="008A2CE2"/>
    <w:rsid w:val="008A30AC"/>
    <w:rsid w:val="008A3332"/>
    <w:rsid w:val="008A44B8"/>
    <w:rsid w:val="008A4A3A"/>
    <w:rsid w:val="008A4BBD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6FFE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2C4F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1C2B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3A5"/>
    <w:rsid w:val="008E1656"/>
    <w:rsid w:val="008E1909"/>
    <w:rsid w:val="008E1FCA"/>
    <w:rsid w:val="008E2647"/>
    <w:rsid w:val="008E3030"/>
    <w:rsid w:val="008E3A3E"/>
    <w:rsid w:val="008E4190"/>
    <w:rsid w:val="008E4A99"/>
    <w:rsid w:val="008E4B89"/>
    <w:rsid w:val="008E5111"/>
    <w:rsid w:val="008E60B3"/>
    <w:rsid w:val="008E68E5"/>
    <w:rsid w:val="008E6E64"/>
    <w:rsid w:val="008E724B"/>
    <w:rsid w:val="008E74F2"/>
    <w:rsid w:val="008E75A9"/>
    <w:rsid w:val="008E7AE2"/>
    <w:rsid w:val="008E7FF5"/>
    <w:rsid w:val="008F0667"/>
    <w:rsid w:val="008F151E"/>
    <w:rsid w:val="008F1EAB"/>
    <w:rsid w:val="008F267C"/>
    <w:rsid w:val="008F2A8F"/>
    <w:rsid w:val="008F33DC"/>
    <w:rsid w:val="008F3E18"/>
    <w:rsid w:val="008F430B"/>
    <w:rsid w:val="008F477F"/>
    <w:rsid w:val="008F4F61"/>
    <w:rsid w:val="008F6476"/>
    <w:rsid w:val="008F69FC"/>
    <w:rsid w:val="008F6AC1"/>
    <w:rsid w:val="008F7468"/>
    <w:rsid w:val="0090013A"/>
    <w:rsid w:val="00900214"/>
    <w:rsid w:val="009006E2"/>
    <w:rsid w:val="009009C4"/>
    <w:rsid w:val="00901505"/>
    <w:rsid w:val="00902350"/>
    <w:rsid w:val="00903003"/>
    <w:rsid w:val="00903127"/>
    <w:rsid w:val="0090336B"/>
    <w:rsid w:val="009038C9"/>
    <w:rsid w:val="00903D98"/>
    <w:rsid w:val="0090475B"/>
    <w:rsid w:val="00904981"/>
    <w:rsid w:val="00904B7D"/>
    <w:rsid w:val="00904BDF"/>
    <w:rsid w:val="00904D08"/>
    <w:rsid w:val="009051DE"/>
    <w:rsid w:val="009053AA"/>
    <w:rsid w:val="00905D6B"/>
    <w:rsid w:val="00905FE9"/>
    <w:rsid w:val="00906939"/>
    <w:rsid w:val="009074E3"/>
    <w:rsid w:val="00907C0A"/>
    <w:rsid w:val="00907C0D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6BF"/>
    <w:rsid w:val="0091291D"/>
    <w:rsid w:val="0091318F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85A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6BE"/>
    <w:rsid w:val="00924B8F"/>
    <w:rsid w:val="00924C54"/>
    <w:rsid w:val="00924CE2"/>
    <w:rsid w:val="00925441"/>
    <w:rsid w:val="00925D04"/>
    <w:rsid w:val="00926832"/>
    <w:rsid w:val="00926EB6"/>
    <w:rsid w:val="0092767E"/>
    <w:rsid w:val="00930122"/>
    <w:rsid w:val="00930E73"/>
    <w:rsid w:val="00930E79"/>
    <w:rsid w:val="009318DC"/>
    <w:rsid w:val="00931BD9"/>
    <w:rsid w:val="00931C68"/>
    <w:rsid w:val="00931DD7"/>
    <w:rsid w:val="00933853"/>
    <w:rsid w:val="009342A0"/>
    <w:rsid w:val="00934B42"/>
    <w:rsid w:val="00934D04"/>
    <w:rsid w:val="009352F3"/>
    <w:rsid w:val="009357BF"/>
    <w:rsid w:val="009358AB"/>
    <w:rsid w:val="009368F3"/>
    <w:rsid w:val="009371D5"/>
    <w:rsid w:val="0093729D"/>
    <w:rsid w:val="009372AA"/>
    <w:rsid w:val="009373DE"/>
    <w:rsid w:val="00937623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3F6"/>
    <w:rsid w:val="00943742"/>
    <w:rsid w:val="0094470C"/>
    <w:rsid w:val="009448BA"/>
    <w:rsid w:val="0094568D"/>
    <w:rsid w:val="00945901"/>
    <w:rsid w:val="00945C05"/>
    <w:rsid w:val="00945F77"/>
    <w:rsid w:val="00946945"/>
    <w:rsid w:val="009474FA"/>
    <w:rsid w:val="00947713"/>
    <w:rsid w:val="00950024"/>
    <w:rsid w:val="0095066F"/>
    <w:rsid w:val="00950DE7"/>
    <w:rsid w:val="00950E54"/>
    <w:rsid w:val="00950E7A"/>
    <w:rsid w:val="00951071"/>
    <w:rsid w:val="00951336"/>
    <w:rsid w:val="00951A55"/>
    <w:rsid w:val="009525C1"/>
    <w:rsid w:val="00952996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013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60DC"/>
    <w:rsid w:val="009666D4"/>
    <w:rsid w:val="009666FC"/>
    <w:rsid w:val="009667C4"/>
    <w:rsid w:val="009667E7"/>
    <w:rsid w:val="009667FD"/>
    <w:rsid w:val="0096702F"/>
    <w:rsid w:val="00967197"/>
    <w:rsid w:val="009671EF"/>
    <w:rsid w:val="00967205"/>
    <w:rsid w:val="00967227"/>
    <w:rsid w:val="009673A4"/>
    <w:rsid w:val="0097004B"/>
    <w:rsid w:val="009700F3"/>
    <w:rsid w:val="00970580"/>
    <w:rsid w:val="00970F0B"/>
    <w:rsid w:val="009711F7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454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5D6"/>
    <w:rsid w:val="009867F7"/>
    <w:rsid w:val="009878A9"/>
    <w:rsid w:val="00987DD9"/>
    <w:rsid w:val="0099022D"/>
    <w:rsid w:val="009903BE"/>
    <w:rsid w:val="009904BF"/>
    <w:rsid w:val="00990628"/>
    <w:rsid w:val="00990630"/>
    <w:rsid w:val="009907F1"/>
    <w:rsid w:val="00991761"/>
    <w:rsid w:val="00991E65"/>
    <w:rsid w:val="0099226A"/>
    <w:rsid w:val="009923FF"/>
    <w:rsid w:val="00992482"/>
    <w:rsid w:val="009927F8"/>
    <w:rsid w:val="00992A63"/>
    <w:rsid w:val="00992D7C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6FA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A71A4"/>
    <w:rsid w:val="009B02D0"/>
    <w:rsid w:val="009B0419"/>
    <w:rsid w:val="009B0D6F"/>
    <w:rsid w:val="009B1B72"/>
    <w:rsid w:val="009B1F30"/>
    <w:rsid w:val="009B1F62"/>
    <w:rsid w:val="009B2865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6DD"/>
    <w:rsid w:val="009C08F5"/>
    <w:rsid w:val="009C0DA9"/>
    <w:rsid w:val="009C0FAC"/>
    <w:rsid w:val="009C13A9"/>
    <w:rsid w:val="009C15FA"/>
    <w:rsid w:val="009C1CF6"/>
    <w:rsid w:val="009C22CA"/>
    <w:rsid w:val="009C2870"/>
    <w:rsid w:val="009C2A9A"/>
    <w:rsid w:val="009C2C77"/>
    <w:rsid w:val="009C327B"/>
    <w:rsid w:val="009C3607"/>
    <w:rsid w:val="009C403E"/>
    <w:rsid w:val="009C41D2"/>
    <w:rsid w:val="009C5316"/>
    <w:rsid w:val="009C5727"/>
    <w:rsid w:val="009C5B10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E60"/>
    <w:rsid w:val="009D4FF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D7F88"/>
    <w:rsid w:val="009E068F"/>
    <w:rsid w:val="009E14E0"/>
    <w:rsid w:val="009E1542"/>
    <w:rsid w:val="009E295B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970"/>
    <w:rsid w:val="009F1DBD"/>
    <w:rsid w:val="009F1DDA"/>
    <w:rsid w:val="009F2691"/>
    <w:rsid w:val="009F2808"/>
    <w:rsid w:val="009F2CE8"/>
    <w:rsid w:val="009F2DEA"/>
    <w:rsid w:val="009F344F"/>
    <w:rsid w:val="009F4988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DE9"/>
    <w:rsid w:val="00A04F49"/>
    <w:rsid w:val="00A05512"/>
    <w:rsid w:val="00A05A1B"/>
    <w:rsid w:val="00A10122"/>
    <w:rsid w:val="00A1012C"/>
    <w:rsid w:val="00A1029B"/>
    <w:rsid w:val="00A10481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0CFF"/>
    <w:rsid w:val="00A312E9"/>
    <w:rsid w:val="00A3188A"/>
    <w:rsid w:val="00A3237C"/>
    <w:rsid w:val="00A33072"/>
    <w:rsid w:val="00A3448A"/>
    <w:rsid w:val="00A3464F"/>
    <w:rsid w:val="00A34C4A"/>
    <w:rsid w:val="00A3565D"/>
    <w:rsid w:val="00A35F49"/>
    <w:rsid w:val="00A36297"/>
    <w:rsid w:val="00A367A0"/>
    <w:rsid w:val="00A36D62"/>
    <w:rsid w:val="00A36EAB"/>
    <w:rsid w:val="00A37096"/>
    <w:rsid w:val="00A373EF"/>
    <w:rsid w:val="00A37465"/>
    <w:rsid w:val="00A3751C"/>
    <w:rsid w:val="00A40228"/>
    <w:rsid w:val="00A4130C"/>
    <w:rsid w:val="00A41351"/>
    <w:rsid w:val="00A41587"/>
    <w:rsid w:val="00A41A07"/>
    <w:rsid w:val="00A41DC0"/>
    <w:rsid w:val="00A41E2B"/>
    <w:rsid w:val="00A41FDF"/>
    <w:rsid w:val="00A420A1"/>
    <w:rsid w:val="00A420B1"/>
    <w:rsid w:val="00A426AF"/>
    <w:rsid w:val="00A42927"/>
    <w:rsid w:val="00A42F85"/>
    <w:rsid w:val="00A43FF9"/>
    <w:rsid w:val="00A442BB"/>
    <w:rsid w:val="00A444EE"/>
    <w:rsid w:val="00A44774"/>
    <w:rsid w:val="00A45646"/>
    <w:rsid w:val="00A45B74"/>
    <w:rsid w:val="00A45E74"/>
    <w:rsid w:val="00A467A5"/>
    <w:rsid w:val="00A46EF8"/>
    <w:rsid w:val="00A4745C"/>
    <w:rsid w:val="00A4786B"/>
    <w:rsid w:val="00A47AFE"/>
    <w:rsid w:val="00A47EBD"/>
    <w:rsid w:val="00A501B7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2BDA"/>
    <w:rsid w:val="00A62DE0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60A9"/>
    <w:rsid w:val="00A660AC"/>
    <w:rsid w:val="00A6670E"/>
    <w:rsid w:val="00A673D9"/>
    <w:rsid w:val="00A67D0E"/>
    <w:rsid w:val="00A67E6C"/>
    <w:rsid w:val="00A70B3C"/>
    <w:rsid w:val="00A70E02"/>
    <w:rsid w:val="00A71B99"/>
    <w:rsid w:val="00A723AC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726C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18F3"/>
    <w:rsid w:val="00A9192E"/>
    <w:rsid w:val="00A92815"/>
    <w:rsid w:val="00A92879"/>
    <w:rsid w:val="00A92A6A"/>
    <w:rsid w:val="00A9338F"/>
    <w:rsid w:val="00A936A8"/>
    <w:rsid w:val="00A93ACA"/>
    <w:rsid w:val="00A9442A"/>
    <w:rsid w:val="00A94E4A"/>
    <w:rsid w:val="00A953B8"/>
    <w:rsid w:val="00A968A5"/>
    <w:rsid w:val="00A96A1E"/>
    <w:rsid w:val="00A9706D"/>
    <w:rsid w:val="00A975D8"/>
    <w:rsid w:val="00A9768C"/>
    <w:rsid w:val="00A97971"/>
    <w:rsid w:val="00AA016F"/>
    <w:rsid w:val="00AA0592"/>
    <w:rsid w:val="00AA0A13"/>
    <w:rsid w:val="00AA0A5C"/>
    <w:rsid w:val="00AA0EC6"/>
    <w:rsid w:val="00AA1179"/>
    <w:rsid w:val="00AA1A0A"/>
    <w:rsid w:val="00AA1AF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A06"/>
    <w:rsid w:val="00AA7F0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1A2"/>
    <w:rsid w:val="00AD166A"/>
    <w:rsid w:val="00AD1B46"/>
    <w:rsid w:val="00AD1EAB"/>
    <w:rsid w:val="00AD303E"/>
    <w:rsid w:val="00AD3B4F"/>
    <w:rsid w:val="00AD3D24"/>
    <w:rsid w:val="00AD3D36"/>
    <w:rsid w:val="00AD3F94"/>
    <w:rsid w:val="00AD48FA"/>
    <w:rsid w:val="00AD4A5A"/>
    <w:rsid w:val="00AD4F61"/>
    <w:rsid w:val="00AD5383"/>
    <w:rsid w:val="00AD5464"/>
    <w:rsid w:val="00AD587D"/>
    <w:rsid w:val="00AD5BFE"/>
    <w:rsid w:val="00AD5D82"/>
    <w:rsid w:val="00AD60F1"/>
    <w:rsid w:val="00AD6708"/>
    <w:rsid w:val="00AD683A"/>
    <w:rsid w:val="00AD69C8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246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6D9A"/>
    <w:rsid w:val="00AE7271"/>
    <w:rsid w:val="00AF01A6"/>
    <w:rsid w:val="00AF08B8"/>
    <w:rsid w:val="00AF0B1E"/>
    <w:rsid w:val="00AF12CC"/>
    <w:rsid w:val="00AF1574"/>
    <w:rsid w:val="00AF19F9"/>
    <w:rsid w:val="00AF1A79"/>
    <w:rsid w:val="00AF1C5D"/>
    <w:rsid w:val="00AF2557"/>
    <w:rsid w:val="00AF307C"/>
    <w:rsid w:val="00AF32CA"/>
    <w:rsid w:val="00AF3695"/>
    <w:rsid w:val="00AF3893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69E"/>
    <w:rsid w:val="00AF79F3"/>
    <w:rsid w:val="00B00054"/>
    <w:rsid w:val="00B004E9"/>
    <w:rsid w:val="00B005AA"/>
    <w:rsid w:val="00B006FE"/>
    <w:rsid w:val="00B007CB"/>
    <w:rsid w:val="00B007E2"/>
    <w:rsid w:val="00B0082E"/>
    <w:rsid w:val="00B0099B"/>
    <w:rsid w:val="00B00A55"/>
    <w:rsid w:val="00B00F9A"/>
    <w:rsid w:val="00B015F7"/>
    <w:rsid w:val="00B01802"/>
    <w:rsid w:val="00B01E7B"/>
    <w:rsid w:val="00B02AA9"/>
    <w:rsid w:val="00B02FA3"/>
    <w:rsid w:val="00B030E4"/>
    <w:rsid w:val="00B032A6"/>
    <w:rsid w:val="00B033C6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07CD0"/>
    <w:rsid w:val="00B101D9"/>
    <w:rsid w:val="00B10593"/>
    <w:rsid w:val="00B109D5"/>
    <w:rsid w:val="00B109E0"/>
    <w:rsid w:val="00B10C9C"/>
    <w:rsid w:val="00B11915"/>
    <w:rsid w:val="00B12B37"/>
    <w:rsid w:val="00B136E3"/>
    <w:rsid w:val="00B13971"/>
    <w:rsid w:val="00B13C01"/>
    <w:rsid w:val="00B13E7C"/>
    <w:rsid w:val="00B14644"/>
    <w:rsid w:val="00B1485F"/>
    <w:rsid w:val="00B14AF2"/>
    <w:rsid w:val="00B157F9"/>
    <w:rsid w:val="00B15CF2"/>
    <w:rsid w:val="00B15E9E"/>
    <w:rsid w:val="00B15ED1"/>
    <w:rsid w:val="00B161B0"/>
    <w:rsid w:val="00B16289"/>
    <w:rsid w:val="00B165A7"/>
    <w:rsid w:val="00B17217"/>
    <w:rsid w:val="00B17F32"/>
    <w:rsid w:val="00B201F1"/>
    <w:rsid w:val="00B20256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80C"/>
    <w:rsid w:val="00B30929"/>
    <w:rsid w:val="00B31557"/>
    <w:rsid w:val="00B318F6"/>
    <w:rsid w:val="00B3267F"/>
    <w:rsid w:val="00B32AB3"/>
    <w:rsid w:val="00B32C5E"/>
    <w:rsid w:val="00B335B0"/>
    <w:rsid w:val="00B33A0A"/>
    <w:rsid w:val="00B33BC3"/>
    <w:rsid w:val="00B33BC4"/>
    <w:rsid w:val="00B33D27"/>
    <w:rsid w:val="00B341CA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4D"/>
    <w:rsid w:val="00B40766"/>
    <w:rsid w:val="00B40969"/>
    <w:rsid w:val="00B40BF8"/>
    <w:rsid w:val="00B4102B"/>
    <w:rsid w:val="00B41888"/>
    <w:rsid w:val="00B418CD"/>
    <w:rsid w:val="00B41A75"/>
    <w:rsid w:val="00B41CC1"/>
    <w:rsid w:val="00B4257E"/>
    <w:rsid w:val="00B42663"/>
    <w:rsid w:val="00B429CC"/>
    <w:rsid w:val="00B4383E"/>
    <w:rsid w:val="00B4385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7542"/>
    <w:rsid w:val="00B60697"/>
    <w:rsid w:val="00B606C9"/>
    <w:rsid w:val="00B6125F"/>
    <w:rsid w:val="00B624BD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CA5"/>
    <w:rsid w:val="00B8048E"/>
    <w:rsid w:val="00B80D62"/>
    <w:rsid w:val="00B81A6C"/>
    <w:rsid w:val="00B81E93"/>
    <w:rsid w:val="00B82428"/>
    <w:rsid w:val="00B828D8"/>
    <w:rsid w:val="00B82A5A"/>
    <w:rsid w:val="00B82D1A"/>
    <w:rsid w:val="00B8320D"/>
    <w:rsid w:val="00B83A96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BB9"/>
    <w:rsid w:val="00BA0E86"/>
    <w:rsid w:val="00BA0FAB"/>
    <w:rsid w:val="00BA1913"/>
    <w:rsid w:val="00BA1ADC"/>
    <w:rsid w:val="00BA1C7A"/>
    <w:rsid w:val="00BA2280"/>
    <w:rsid w:val="00BA2A08"/>
    <w:rsid w:val="00BA364F"/>
    <w:rsid w:val="00BA4348"/>
    <w:rsid w:val="00BA450E"/>
    <w:rsid w:val="00BA45F9"/>
    <w:rsid w:val="00BA465D"/>
    <w:rsid w:val="00BA56D2"/>
    <w:rsid w:val="00BA5811"/>
    <w:rsid w:val="00BA5CBD"/>
    <w:rsid w:val="00BA6C36"/>
    <w:rsid w:val="00BA6D3A"/>
    <w:rsid w:val="00BA6F7C"/>
    <w:rsid w:val="00BA76E0"/>
    <w:rsid w:val="00BA799B"/>
    <w:rsid w:val="00BB0F4A"/>
    <w:rsid w:val="00BB1200"/>
    <w:rsid w:val="00BB23EE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C97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19B"/>
    <w:rsid w:val="00BC24CF"/>
    <w:rsid w:val="00BC24E2"/>
    <w:rsid w:val="00BC2E88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E8C"/>
    <w:rsid w:val="00BD0D0A"/>
    <w:rsid w:val="00BD0FDC"/>
    <w:rsid w:val="00BD219F"/>
    <w:rsid w:val="00BD3F94"/>
    <w:rsid w:val="00BD48AC"/>
    <w:rsid w:val="00BD4C4F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26DF"/>
    <w:rsid w:val="00BE2BA0"/>
    <w:rsid w:val="00BE2C67"/>
    <w:rsid w:val="00BE2D12"/>
    <w:rsid w:val="00BE2FA6"/>
    <w:rsid w:val="00BE30A2"/>
    <w:rsid w:val="00BE30CA"/>
    <w:rsid w:val="00BE3238"/>
    <w:rsid w:val="00BE333F"/>
    <w:rsid w:val="00BE363B"/>
    <w:rsid w:val="00BE37C3"/>
    <w:rsid w:val="00BE3E4F"/>
    <w:rsid w:val="00BE47D5"/>
    <w:rsid w:val="00BE57A4"/>
    <w:rsid w:val="00BE57D5"/>
    <w:rsid w:val="00BE5BFF"/>
    <w:rsid w:val="00BE6924"/>
    <w:rsid w:val="00BE6F54"/>
    <w:rsid w:val="00BE6FFB"/>
    <w:rsid w:val="00BE7041"/>
    <w:rsid w:val="00BE7406"/>
    <w:rsid w:val="00BE749C"/>
    <w:rsid w:val="00BE7603"/>
    <w:rsid w:val="00BE7E93"/>
    <w:rsid w:val="00BF2F2D"/>
    <w:rsid w:val="00BF3207"/>
    <w:rsid w:val="00BF3279"/>
    <w:rsid w:val="00BF4D11"/>
    <w:rsid w:val="00BF5B31"/>
    <w:rsid w:val="00BF5F80"/>
    <w:rsid w:val="00BF69CC"/>
    <w:rsid w:val="00BF74C7"/>
    <w:rsid w:val="00BF7842"/>
    <w:rsid w:val="00BF798F"/>
    <w:rsid w:val="00C00616"/>
    <w:rsid w:val="00C00CA5"/>
    <w:rsid w:val="00C00F39"/>
    <w:rsid w:val="00C00F42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C2"/>
    <w:rsid w:val="00C10AFB"/>
    <w:rsid w:val="00C113EE"/>
    <w:rsid w:val="00C12107"/>
    <w:rsid w:val="00C130A6"/>
    <w:rsid w:val="00C13489"/>
    <w:rsid w:val="00C13BCC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1E13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6695"/>
    <w:rsid w:val="00C2786A"/>
    <w:rsid w:val="00C279B5"/>
    <w:rsid w:val="00C27BAD"/>
    <w:rsid w:val="00C27C45"/>
    <w:rsid w:val="00C316A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4317"/>
    <w:rsid w:val="00C4512E"/>
    <w:rsid w:val="00C45233"/>
    <w:rsid w:val="00C456A4"/>
    <w:rsid w:val="00C4578E"/>
    <w:rsid w:val="00C46349"/>
    <w:rsid w:val="00C4636C"/>
    <w:rsid w:val="00C46AA8"/>
    <w:rsid w:val="00C46AF7"/>
    <w:rsid w:val="00C47594"/>
    <w:rsid w:val="00C47741"/>
    <w:rsid w:val="00C47AAE"/>
    <w:rsid w:val="00C47C7B"/>
    <w:rsid w:val="00C47CBE"/>
    <w:rsid w:val="00C47DA4"/>
    <w:rsid w:val="00C5006C"/>
    <w:rsid w:val="00C50528"/>
    <w:rsid w:val="00C50A50"/>
    <w:rsid w:val="00C523FC"/>
    <w:rsid w:val="00C5261D"/>
    <w:rsid w:val="00C528AF"/>
    <w:rsid w:val="00C52C57"/>
    <w:rsid w:val="00C52D75"/>
    <w:rsid w:val="00C543EC"/>
    <w:rsid w:val="00C54995"/>
    <w:rsid w:val="00C54D41"/>
    <w:rsid w:val="00C55530"/>
    <w:rsid w:val="00C55623"/>
    <w:rsid w:val="00C558B6"/>
    <w:rsid w:val="00C56B19"/>
    <w:rsid w:val="00C56CEC"/>
    <w:rsid w:val="00C56DD3"/>
    <w:rsid w:val="00C57260"/>
    <w:rsid w:val="00C57A1F"/>
    <w:rsid w:val="00C57B8E"/>
    <w:rsid w:val="00C57F47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4EE3"/>
    <w:rsid w:val="00C65131"/>
    <w:rsid w:val="00C66109"/>
    <w:rsid w:val="00C66A6E"/>
    <w:rsid w:val="00C66ACC"/>
    <w:rsid w:val="00C66CEB"/>
    <w:rsid w:val="00C670FE"/>
    <w:rsid w:val="00C677EA"/>
    <w:rsid w:val="00C67CC7"/>
    <w:rsid w:val="00C704D1"/>
    <w:rsid w:val="00C70697"/>
    <w:rsid w:val="00C70B83"/>
    <w:rsid w:val="00C70DE4"/>
    <w:rsid w:val="00C70E2F"/>
    <w:rsid w:val="00C7190E"/>
    <w:rsid w:val="00C728B3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7BE"/>
    <w:rsid w:val="00C76E3C"/>
    <w:rsid w:val="00C76F3C"/>
    <w:rsid w:val="00C77003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11C"/>
    <w:rsid w:val="00C844CD"/>
    <w:rsid w:val="00C84C2A"/>
    <w:rsid w:val="00C85204"/>
    <w:rsid w:val="00C86000"/>
    <w:rsid w:val="00C87918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2E"/>
    <w:rsid w:val="00CA5BD4"/>
    <w:rsid w:val="00CA6236"/>
    <w:rsid w:val="00CA690C"/>
    <w:rsid w:val="00CA6D19"/>
    <w:rsid w:val="00CA7E0D"/>
    <w:rsid w:val="00CB0012"/>
    <w:rsid w:val="00CB06CB"/>
    <w:rsid w:val="00CB0FF5"/>
    <w:rsid w:val="00CB1F63"/>
    <w:rsid w:val="00CB23F3"/>
    <w:rsid w:val="00CB2496"/>
    <w:rsid w:val="00CB24A3"/>
    <w:rsid w:val="00CB2BC7"/>
    <w:rsid w:val="00CB33B2"/>
    <w:rsid w:val="00CB38CC"/>
    <w:rsid w:val="00CB3BA0"/>
    <w:rsid w:val="00CB557D"/>
    <w:rsid w:val="00CB5767"/>
    <w:rsid w:val="00CB6054"/>
    <w:rsid w:val="00CB627B"/>
    <w:rsid w:val="00CB6577"/>
    <w:rsid w:val="00CB664D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08"/>
    <w:rsid w:val="00CC02F8"/>
    <w:rsid w:val="00CC040E"/>
    <w:rsid w:val="00CC0905"/>
    <w:rsid w:val="00CC0D27"/>
    <w:rsid w:val="00CC0E36"/>
    <w:rsid w:val="00CC1068"/>
    <w:rsid w:val="00CC111F"/>
    <w:rsid w:val="00CC19A7"/>
    <w:rsid w:val="00CC2011"/>
    <w:rsid w:val="00CC3170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C7E"/>
    <w:rsid w:val="00CD6D8E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188"/>
    <w:rsid w:val="00CE7561"/>
    <w:rsid w:val="00CF1354"/>
    <w:rsid w:val="00CF1B2C"/>
    <w:rsid w:val="00CF1C22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4DE0"/>
    <w:rsid w:val="00CF52BB"/>
    <w:rsid w:val="00CF592E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A30"/>
    <w:rsid w:val="00D02F96"/>
    <w:rsid w:val="00D03373"/>
    <w:rsid w:val="00D0349B"/>
    <w:rsid w:val="00D03F5B"/>
    <w:rsid w:val="00D04442"/>
    <w:rsid w:val="00D04A4D"/>
    <w:rsid w:val="00D07ADE"/>
    <w:rsid w:val="00D1021D"/>
    <w:rsid w:val="00D10249"/>
    <w:rsid w:val="00D10D6A"/>
    <w:rsid w:val="00D1121F"/>
    <w:rsid w:val="00D115C3"/>
    <w:rsid w:val="00D11897"/>
    <w:rsid w:val="00D12C2A"/>
    <w:rsid w:val="00D13135"/>
    <w:rsid w:val="00D1328B"/>
    <w:rsid w:val="00D132AE"/>
    <w:rsid w:val="00D13CF1"/>
    <w:rsid w:val="00D13D08"/>
    <w:rsid w:val="00D13E4E"/>
    <w:rsid w:val="00D14800"/>
    <w:rsid w:val="00D14FB6"/>
    <w:rsid w:val="00D1514C"/>
    <w:rsid w:val="00D16578"/>
    <w:rsid w:val="00D17297"/>
    <w:rsid w:val="00D174EF"/>
    <w:rsid w:val="00D17BD5"/>
    <w:rsid w:val="00D17C60"/>
    <w:rsid w:val="00D17CAF"/>
    <w:rsid w:val="00D17E7C"/>
    <w:rsid w:val="00D200E1"/>
    <w:rsid w:val="00D20E2B"/>
    <w:rsid w:val="00D21835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7EA"/>
    <w:rsid w:val="00D26843"/>
    <w:rsid w:val="00D273F1"/>
    <w:rsid w:val="00D314DB"/>
    <w:rsid w:val="00D316E3"/>
    <w:rsid w:val="00D31DA6"/>
    <w:rsid w:val="00D31F63"/>
    <w:rsid w:val="00D320F5"/>
    <w:rsid w:val="00D3247F"/>
    <w:rsid w:val="00D32C2E"/>
    <w:rsid w:val="00D32E15"/>
    <w:rsid w:val="00D32ECD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3AD"/>
    <w:rsid w:val="00D407A9"/>
    <w:rsid w:val="00D40B33"/>
    <w:rsid w:val="00D43087"/>
    <w:rsid w:val="00D4318F"/>
    <w:rsid w:val="00D43227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50211"/>
    <w:rsid w:val="00D5063D"/>
    <w:rsid w:val="00D5203A"/>
    <w:rsid w:val="00D52D6D"/>
    <w:rsid w:val="00D52DED"/>
    <w:rsid w:val="00D537B4"/>
    <w:rsid w:val="00D53BDB"/>
    <w:rsid w:val="00D53C72"/>
    <w:rsid w:val="00D5423C"/>
    <w:rsid w:val="00D546FF"/>
    <w:rsid w:val="00D54A5C"/>
    <w:rsid w:val="00D550AE"/>
    <w:rsid w:val="00D5554E"/>
    <w:rsid w:val="00D55AD5"/>
    <w:rsid w:val="00D55EE0"/>
    <w:rsid w:val="00D5652B"/>
    <w:rsid w:val="00D565F9"/>
    <w:rsid w:val="00D569B4"/>
    <w:rsid w:val="00D571F1"/>
    <w:rsid w:val="00D576CA"/>
    <w:rsid w:val="00D57C50"/>
    <w:rsid w:val="00D57EB4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4D43"/>
    <w:rsid w:val="00D65116"/>
    <w:rsid w:val="00D652B5"/>
    <w:rsid w:val="00D66155"/>
    <w:rsid w:val="00D6648E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F43"/>
    <w:rsid w:val="00D8344D"/>
    <w:rsid w:val="00D84ECC"/>
    <w:rsid w:val="00D84F78"/>
    <w:rsid w:val="00D8586B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96D"/>
    <w:rsid w:val="00D919FF"/>
    <w:rsid w:val="00D92605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079D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663"/>
    <w:rsid w:val="00DB6D20"/>
    <w:rsid w:val="00DB6F4A"/>
    <w:rsid w:val="00DB7D85"/>
    <w:rsid w:val="00DC06BA"/>
    <w:rsid w:val="00DC0B2A"/>
    <w:rsid w:val="00DC0E2E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6EE"/>
    <w:rsid w:val="00DD0083"/>
    <w:rsid w:val="00DD2747"/>
    <w:rsid w:val="00DD33CE"/>
    <w:rsid w:val="00DD387B"/>
    <w:rsid w:val="00DD3CD1"/>
    <w:rsid w:val="00DD52CD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8A7"/>
    <w:rsid w:val="00DF0B6E"/>
    <w:rsid w:val="00DF15E0"/>
    <w:rsid w:val="00DF2551"/>
    <w:rsid w:val="00DF25C7"/>
    <w:rsid w:val="00DF2AFD"/>
    <w:rsid w:val="00DF309B"/>
    <w:rsid w:val="00DF3379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1E1"/>
    <w:rsid w:val="00E02646"/>
    <w:rsid w:val="00E02EC6"/>
    <w:rsid w:val="00E030DD"/>
    <w:rsid w:val="00E032AC"/>
    <w:rsid w:val="00E0347E"/>
    <w:rsid w:val="00E03729"/>
    <w:rsid w:val="00E0375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1F07"/>
    <w:rsid w:val="00E11F8C"/>
    <w:rsid w:val="00E12460"/>
    <w:rsid w:val="00E127C5"/>
    <w:rsid w:val="00E1299C"/>
    <w:rsid w:val="00E142F5"/>
    <w:rsid w:val="00E14BB4"/>
    <w:rsid w:val="00E16203"/>
    <w:rsid w:val="00E16C04"/>
    <w:rsid w:val="00E16CDE"/>
    <w:rsid w:val="00E17443"/>
    <w:rsid w:val="00E17FA2"/>
    <w:rsid w:val="00E20617"/>
    <w:rsid w:val="00E208D8"/>
    <w:rsid w:val="00E20C90"/>
    <w:rsid w:val="00E20FA6"/>
    <w:rsid w:val="00E21170"/>
    <w:rsid w:val="00E212DC"/>
    <w:rsid w:val="00E21870"/>
    <w:rsid w:val="00E21FA6"/>
    <w:rsid w:val="00E22330"/>
    <w:rsid w:val="00E2253D"/>
    <w:rsid w:val="00E23C0F"/>
    <w:rsid w:val="00E24318"/>
    <w:rsid w:val="00E24660"/>
    <w:rsid w:val="00E25652"/>
    <w:rsid w:val="00E25686"/>
    <w:rsid w:val="00E25E2A"/>
    <w:rsid w:val="00E27188"/>
    <w:rsid w:val="00E30268"/>
    <w:rsid w:val="00E3050F"/>
    <w:rsid w:val="00E3057B"/>
    <w:rsid w:val="00E30B5A"/>
    <w:rsid w:val="00E30F30"/>
    <w:rsid w:val="00E30F31"/>
    <w:rsid w:val="00E3123D"/>
    <w:rsid w:val="00E31461"/>
    <w:rsid w:val="00E314F6"/>
    <w:rsid w:val="00E3155E"/>
    <w:rsid w:val="00E31D43"/>
    <w:rsid w:val="00E320E9"/>
    <w:rsid w:val="00E32608"/>
    <w:rsid w:val="00E32752"/>
    <w:rsid w:val="00E32E64"/>
    <w:rsid w:val="00E34188"/>
    <w:rsid w:val="00E34237"/>
    <w:rsid w:val="00E345F2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37D89"/>
    <w:rsid w:val="00E403B8"/>
    <w:rsid w:val="00E40AC1"/>
    <w:rsid w:val="00E41A8A"/>
    <w:rsid w:val="00E41C2B"/>
    <w:rsid w:val="00E42EE7"/>
    <w:rsid w:val="00E433B9"/>
    <w:rsid w:val="00E436C4"/>
    <w:rsid w:val="00E43B94"/>
    <w:rsid w:val="00E446F1"/>
    <w:rsid w:val="00E446F8"/>
    <w:rsid w:val="00E44906"/>
    <w:rsid w:val="00E44C33"/>
    <w:rsid w:val="00E44F29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301"/>
    <w:rsid w:val="00E51DF0"/>
    <w:rsid w:val="00E51E99"/>
    <w:rsid w:val="00E52031"/>
    <w:rsid w:val="00E5235A"/>
    <w:rsid w:val="00E52EEB"/>
    <w:rsid w:val="00E53425"/>
    <w:rsid w:val="00E5353F"/>
    <w:rsid w:val="00E537DA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603"/>
    <w:rsid w:val="00E72778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259"/>
    <w:rsid w:val="00E808A1"/>
    <w:rsid w:val="00E808E9"/>
    <w:rsid w:val="00E80BF0"/>
    <w:rsid w:val="00E80DD1"/>
    <w:rsid w:val="00E80F34"/>
    <w:rsid w:val="00E8107C"/>
    <w:rsid w:val="00E817AF"/>
    <w:rsid w:val="00E81901"/>
    <w:rsid w:val="00E81B89"/>
    <w:rsid w:val="00E81CEB"/>
    <w:rsid w:val="00E81DF1"/>
    <w:rsid w:val="00E81F10"/>
    <w:rsid w:val="00E8234C"/>
    <w:rsid w:val="00E8267C"/>
    <w:rsid w:val="00E82BF0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A59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3A32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1FAE"/>
    <w:rsid w:val="00EB1FE6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B8B"/>
    <w:rsid w:val="00EB4EA2"/>
    <w:rsid w:val="00EB5614"/>
    <w:rsid w:val="00EB5AE4"/>
    <w:rsid w:val="00EB61CD"/>
    <w:rsid w:val="00EB6211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49DE"/>
    <w:rsid w:val="00EC4AC0"/>
    <w:rsid w:val="00EC5653"/>
    <w:rsid w:val="00EC59F7"/>
    <w:rsid w:val="00EC5C1E"/>
    <w:rsid w:val="00EC5FC8"/>
    <w:rsid w:val="00EC609A"/>
    <w:rsid w:val="00EC60E3"/>
    <w:rsid w:val="00EC6A2B"/>
    <w:rsid w:val="00EC6D0C"/>
    <w:rsid w:val="00EC71CE"/>
    <w:rsid w:val="00EC7E5B"/>
    <w:rsid w:val="00ED1006"/>
    <w:rsid w:val="00ED189C"/>
    <w:rsid w:val="00ED1A7E"/>
    <w:rsid w:val="00ED21E8"/>
    <w:rsid w:val="00ED25A7"/>
    <w:rsid w:val="00ED2942"/>
    <w:rsid w:val="00ED322F"/>
    <w:rsid w:val="00ED33DD"/>
    <w:rsid w:val="00ED36E1"/>
    <w:rsid w:val="00ED3BAA"/>
    <w:rsid w:val="00ED445E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307"/>
    <w:rsid w:val="00EE24AC"/>
    <w:rsid w:val="00EE293F"/>
    <w:rsid w:val="00EE2968"/>
    <w:rsid w:val="00EE2A03"/>
    <w:rsid w:val="00EE4281"/>
    <w:rsid w:val="00EE4954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D99"/>
    <w:rsid w:val="00EF269E"/>
    <w:rsid w:val="00EF3862"/>
    <w:rsid w:val="00EF3BAD"/>
    <w:rsid w:val="00EF3CBB"/>
    <w:rsid w:val="00EF4956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474"/>
    <w:rsid w:val="00EF7B48"/>
    <w:rsid w:val="00EF7CF5"/>
    <w:rsid w:val="00F00EAC"/>
    <w:rsid w:val="00F01277"/>
    <w:rsid w:val="00F01337"/>
    <w:rsid w:val="00F01D43"/>
    <w:rsid w:val="00F03341"/>
    <w:rsid w:val="00F051DF"/>
    <w:rsid w:val="00F0523B"/>
    <w:rsid w:val="00F0528D"/>
    <w:rsid w:val="00F055BA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092"/>
    <w:rsid w:val="00F157F0"/>
    <w:rsid w:val="00F15855"/>
    <w:rsid w:val="00F15B1D"/>
    <w:rsid w:val="00F15CFD"/>
    <w:rsid w:val="00F15FA5"/>
    <w:rsid w:val="00F16072"/>
    <w:rsid w:val="00F166A5"/>
    <w:rsid w:val="00F209B7"/>
    <w:rsid w:val="00F20C19"/>
    <w:rsid w:val="00F20CC3"/>
    <w:rsid w:val="00F21E8C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6008"/>
    <w:rsid w:val="00F2686A"/>
    <w:rsid w:val="00F26FE5"/>
    <w:rsid w:val="00F30828"/>
    <w:rsid w:val="00F30846"/>
    <w:rsid w:val="00F30D5E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5337"/>
    <w:rsid w:val="00F35B9A"/>
    <w:rsid w:val="00F366E9"/>
    <w:rsid w:val="00F36AAC"/>
    <w:rsid w:val="00F36E94"/>
    <w:rsid w:val="00F37B56"/>
    <w:rsid w:val="00F4031F"/>
    <w:rsid w:val="00F40443"/>
    <w:rsid w:val="00F40F0C"/>
    <w:rsid w:val="00F412FF"/>
    <w:rsid w:val="00F41807"/>
    <w:rsid w:val="00F41E05"/>
    <w:rsid w:val="00F4391D"/>
    <w:rsid w:val="00F45158"/>
    <w:rsid w:val="00F451FD"/>
    <w:rsid w:val="00F45271"/>
    <w:rsid w:val="00F4602F"/>
    <w:rsid w:val="00F46EA3"/>
    <w:rsid w:val="00F47517"/>
    <w:rsid w:val="00F4766C"/>
    <w:rsid w:val="00F47CBF"/>
    <w:rsid w:val="00F5006B"/>
    <w:rsid w:val="00F50357"/>
    <w:rsid w:val="00F50373"/>
    <w:rsid w:val="00F507AF"/>
    <w:rsid w:val="00F507D1"/>
    <w:rsid w:val="00F51790"/>
    <w:rsid w:val="00F519CE"/>
    <w:rsid w:val="00F51A14"/>
    <w:rsid w:val="00F51ADA"/>
    <w:rsid w:val="00F52D18"/>
    <w:rsid w:val="00F52DAD"/>
    <w:rsid w:val="00F537BD"/>
    <w:rsid w:val="00F537D0"/>
    <w:rsid w:val="00F540DA"/>
    <w:rsid w:val="00F546A8"/>
    <w:rsid w:val="00F5473D"/>
    <w:rsid w:val="00F549B3"/>
    <w:rsid w:val="00F55D5B"/>
    <w:rsid w:val="00F55E9F"/>
    <w:rsid w:val="00F561AD"/>
    <w:rsid w:val="00F561EA"/>
    <w:rsid w:val="00F569D3"/>
    <w:rsid w:val="00F56A23"/>
    <w:rsid w:val="00F57426"/>
    <w:rsid w:val="00F57773"/>
    <w:rsid w:val="00F57DB3"/>
    <w:rsid w:val="00F6056A"/>
    <w:rsid w:val="00F607C5"/>
    <w:rsid w:val="00F60DEA"/>
    <w:rsid w:val="00F6107E"/>
    <w:rsid w:val="00F61CA9"/>
    <w:rsid w:val="00F6204D"/>
    <w:rsid w:val="00F6302A"/>
    <w:rsid w:val="00F630AB"/>
    <w:rsid w:val="00F632AB"/>
    <w:rsid w:val="00F632E4"/>
    <w:rsid w:val="00F64C2B"/>
    <w:rsid w:val="00F64CE6"/>
    <w:rsid w:val="00F64FFF"/>
    <w:rsid w:val="00F651BE"/>
    <w:rsid w:val="00F65847"/>
    <w:rsid w:val="00F65A12"/>
    <w:rsid w:val="00F66514"/>
    <w:rsid w:val="00F668CD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82D"/>
    <w:rsid w:val="00F72B72"/>
    <w:rsid w:val="00F72E8B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649"/>
    <w:rsid w:val="00F817CE"/>
    <w:rsid w:val="00F82DE4"/>
    <w:rsid w:val="00F834F9"/>
    <w:rsid w:val="00F8375A"/>
    <w:rsid w:val="00F8456C"/>
    <w:rsid w:val="00F848FD"/>
    <w:rsid w:val="00F84BE7"/>
    <w:rsid w:val="00F8598D"/>
    <w:rsid w:val="00F859D8"/>
    <w:rsid w:val="00F85D8F"/>
    <w:rsid w:val="00F85E8B"/>
    <w:rsid w:val="00F8655B"/>
    <w:rsid w:val="00F866AF"/>
    <w:rsid w:val="00F86701"/>
    <w:rsid w:val="00F868F5"/>
    <w:rsid w:val="00F86A2D"/>
    <w:rsid w:val="00F86A6C"/>
    <w:rsid w:val="00F86CA4"/>
    <w:rsid w:val="00F87D78"/>
    <w:rsid w:val="00F87DD1"/>
    <w:rsid w:val="00F87F60"/>
    <w:rsid w:val="00F87FBB"/>
    <w:rsid w:val="00F904CB"/>
    <w:rsid w:val="00F9056A"/>
    <w:rsid w:val="00F90F8D"/>
    <w:rsid w:val="00F913DF"/>
    <w:rsid w:val="00F9186B"/>
    <w:rsid w:val="00F91D37"/>
    <w:rsid w:val="00F920EC"/>
    <w:rsid w:val="00F9224C"/>
    <w:rsid w:val="00F92312"/>
    <w:rsid w:val="00F924CE"/>
    <w:rsid w:val="00F925B0"/>
    <w:rsid w:val="00F92782"/>
    <w:rsid w:val="00F92968"/>
    <w:rsid w:val="00F9307E"/>
    <w:rsid w:val="00F938AC"/>
    <w:rsid w:val="00F9395B"/>
    <w:rsid w:val="00F93AA9"/>
    <w:rsid w:val="00F93D9D"/>
    <w:rsid w:val="00F941DE"/>
    <w:rsid w:val="00F94AF4"/>
    <w:rsid w:val="00F952BC"/>
    <w:rsid w:val="00F9589D"/>
    <w:rsid w:val="00F95F64"/>
    <w:rsid w:val="00F96985"/>
    <w:rsid w:val="00F97838"/>
    <w:rsid w:val="00F97B27"/>
    <w:rsid w:val="00FA0004"/>
    <w:rsid w:val="00FA06D8"/>
    <w:rsid w:val="00FA1116"/>
    <w:rsid w:val="00FA197F"/>
    <w:rsid w:val="00FA1D2C"/>
    <w:rsid w:val="00FA2BB3"/>
    <w:rsid w:val="00FA2E6D"/>
    <w:rsid w:val="00FA3962"/>
    <w:rsid w:val="00FA3DCA"/>
    <w:rsid w:val="00FA4365"/>
    <w:rsid w:val="00FA44E6"/>
    <w:rsid w:val="00FA4EB8"/>
    <w:rsid w:val="00FA5990"/>
    <w:rsid w:val="00FA59AB"/>
    <w:rsid w:val="00FA59C1"/>
    <w:rsid w:val="00FA5E47"/>
    <w:rsid w:val="00FA5E53"/>
    <w:rsid w:val="00FA630D"/>
    <w:rsid w:val="00FA6DA4"/>
    <w:rsid w:val="00FA6FEE"/>
    <w:rsid w:val="00FA752E"/>
    <w:rsid w:val="00FA7EAB"/>
    <w:rsid w:val="00FA7F09"/>
    <w:rsid w:val="00FB02DA"/>
    <w:rsid w:val="00FB07D3"/>
    <w:rsid w:val="00FB10CE"/>
    <w:rsid w:val="00FB1455"/>
    <w:rsid w:val="00FB1499"/>
    <w:rsid w:val="00FB22F4"/>
    <w:rsid w:val="00FB24CB"/>
    <w:rsid w:val="00FB24CF"/>
    <w:rsid w:val="00FB24F8"/>
    <w:rsid w:val="00FB2AD7"/>
    <w:rsid w:val="00FB2FFA"/>
    <w:rsid w:val="00FB3BBC"/>
    <w:rsid w:val="00FB435A"/>
    <w:rsid w:val="00FB43F8"/>
    <w:rsid w:val="00FB4C80"/>
    <w:rsid w:val="00FB5F78"/>
    <w:rsid w:val="00FB6642"/>
    <w:rsid w:val="00FB6A6A"/>
    <w:rsid w:val="00FB6B24"/>
    <w:rsid w:val="00FB722D"/>
    <w:rsid w:val="00FB7D47"/>
    <w:rsid w:val="00FC0335"/>
    <w:rsid w:val="00FC0391"/>
    <w:rsid w:val="00FC17DC"/>
    <w:rsid w:val="00FC20B8"/>
    <w:rsid w:val="00FC214E"/>
    <w:rsid w:val="00FC340D"/>
    <w:rsid w:val="00FC4181"/>
    <w:rsid w:val="00FC490A"/>
    <w:rsid w:val="00FC53AB"/>
    <w:rsid w:val="00FC55A7"/>
    <w:rsid w:val="00FC5BCF"/>
    <w:rsid w:val="00FC5C41"/>
    <w:rsid w:val="00FC65A5"/>
    <w:rsid w:val="00FC6B0B"/>
    <w:rsid w:val="00FC7085"/>
    <w:rsid w:val="00FC722B"/>
    <w:rsid w:val="00FC7429"/>
    <w:rsid w:val="00FC7EDB"/>
    <w:rsid w:val="00FD049D"/>
    <w:rsid w:val="00FD0626"/>
    <w:rsid w:val="00FD079E"/>
    <w:rsid w:val="00FD07F6"/>
    <w:rsid w:val="00FD0C95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D1F"/>
    <w:rsid w:val="00FD535D"/>
    <w:rsid w:val="00FD576F"/>
    <w:rsid w:val="00FD6AFF"/>
    <w:rsid w:val="00FD6B18"/>
    <w:rsid w:val="00FD6CC5"/>
    <w:rsid w:val="00FD7307"/>
    <w:rsid w:val="00FD74DB"/>
    <w:rsid w:val="00FD7642"/>
    <w:rsid w:val="00FD7660"/>
    <w:rsid w:val="00FD7B31"/>
    <w:rsid w:val="00FD7B9B"/>
    <w:rsid w:val="00FE016B"/>
    <w:rsid w:val="00FE02A5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BF2"/>
    <w:rsid w:val="00FE4C7B"/>
    <w:rsid w:val="00FE551E"/>
    <w:rsid w:val="00FE5B51"/>
    <w:rsid w:val="00FE6786"/>
    <w:rsid w:val="00FE72F9"/>
    <w:rsid w:val="00FE7336"/>
    <w:rsid w:val="00FE787C"/>
    <w:rsid w:val="00FF0A82"/>
    <w:rsid w:val="00FF0FCB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7CA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4B7853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Times New Roman" w:hAnsi="Times New Roman"/>
      <w:sz w:val="22"/>
      <w:szCs w:val="22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6476"/>
    <w:rPr>
      <w:rFonts w:ascii="Arial" w:hAnsi="Arial" w:cs="Arial"/>
      <w:b/>
      <w:bCs/>
      <w:noProof/>
      <w:sz w:val="18"/>
      <w:szCs w:val="18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DC0B2A"/>
    <w:rPr>
      <w:rFonts w:eastAsia="SimSun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D92605"/>
    <w:rPr>
      <w:rFonts w:ascii="Arial" w:hAnsi="Arial"/>
      <w:color w:val="FF0000"/>
      <w:lang w:val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FB722D"/>
    <w:pPr>
      <w:spacing w:after="180"/>
      <w:ind w:leftChars="600" w:left="600" w:hangingChars="200" w:hanging="200"/>
      <w:jc w:val="left"/>
    </w:pPr>
    <w:rPr>
      <w:rFonts w:ascii="Times New Roman" w:hAnsi="Times New Roman"/>
    </w:rPr>
  </w:style>
  <w:style w:type="character" w:customStyle="1" w:styleId="EditorsnoteChar0">
    <w:name w:val="Editor´s note Char"/>
    <w:link w:val="Editorsnote0"/>
    <w:qFormat/>
    <w:rsid w:val="00FB722D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9BE53DC-92B5-4190-9F2E-9EC34DB6F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2DDE2-E122-431B-82FE-E106A4A441C7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sharepoint/v4"/>
    <ds:schemaRef ds:uri="23a22248-acb0-4303-bd1b-c36b2527d0a2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3316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RAN2#131</cp:lastModifiedBy>
  <cp:revision>2</cp:revision>
  <cp:lastPrinted>2016-11-04T21:26:00Z</cp:lastPrinted>
  <dcterms:created xsi:type="dcterms:W3CDTF">2025-08-14T20:02:00Z</dcterms:created>
  <dcterms:modified xsi:type="dcterms:W3CDTF">2025-08-14T20:02:00Z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bcf26ed8-713a-4e6c-8a04-66607341a11c_Enabled">
    <vt:lpwstr>true</vt:lpwstr>
  </property>
  <property fmtid="{D5CDD505-2E9C-101B-9397-08002B2CF9AE}" pid="20" name="MSIP_Label_bcf26ed8-713a-4e6c-8a04-66607341a11c_SetDate">
    <vt:lpwstr>2024-10-07T10:57:38Z</vt:lpwstr>
  </property>
  <property fmtid="{D5CDD505-2E9C-101B-9397-08002B2CF9AE}" pid="21" name="MSIP_Label_bcf26ed8-713a-4e6c-8a04-66607341a11c_Method">
    <vt:lpwstr>Standard</vt:lpwstr>
  </property>
  <property fmtid="{D5CDD505-2E9C-101B-9397-08002B2CF9AE}" pid="22" name="MSIP_Label_bcf26ed8-713a-4e6c-8a04-66607341a11c_Name">
    <vt:lpwstr>Public</vt:lpwstr>
  </property>
  <property fmtid="{D5CDD505-2E9C-101B-9397-08002B2CF9AE}" pid="23" name="MSIP_Label_bcf26ed8-713a-4e6c-8a04-66607341a11c_SiteId">
    <vt:lpwstr>e351b779-f6d5-4e50-8568-80e922d180ae</vt:lpwstr>
  </property>
  <property fmtid="{D5CDD505-2E9C-101B-9397-08002B2CF9AE}" pid="24" name="MSIP_Label_bcf26ed8-713a-4e6c-8a04-66607341a11c_ActionId">
    <vt:lpwstr>ae687dbf-8266-455f-a338-4ca4f345f6f0</vt:lpwstr>
  </property>
  <property fmtid="{D5CDD505-2E9C-101B-9397-08002B2CF9AE}" pid="25" name="MSIP_Label_bcf26ed8-713a-4e6c-8a04-66607341a11c_ContentBits">
    <vt:lpwstr>0</vt:lpwstr>
  </property>
</Properties>
</file>